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96718" w14:textId="5A29B1B0" w:rsidR="0032457D" w:rsidRPr="00204BF2" w:rsidRDefault="0032457D" w:rsidP="0032457D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3GPP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proofErr w:type="spellStart"/>
      <w:r w:rsidRPr="00204BF2">
        <w:rPr>
          <w:rFonts w:ascii="Arial" w:eastAsia="MS Mincho" w:hAnsi="Arial" w:cs="Arial"/>
          <w:b/>
          <w:sz w:val="24"/>
          <w:szCs w:val="24"/>
        </w:rPr>
        <w:t>WG2</w:t>
      </w:r>
      <w:proofErr w:type="spellEnd"/>
      <w:r w:rsidRPr="00204BF2">
        <w:rPr>
          <w:rFonts w:ascii="Arial" w:eastAsia="MS Mincho" w:hAnsi="Arial" w:cs="Arial"/>
          <w:b/>
          <w:sz w:val="24"/>
          <w:szCs w:val="24"/>
        </w:rPr>
        <w:t xml:space="preserve"> Meeting #11</w:t>
      </w:r>
      <w:r w:rsidR="00FE3382">
        <w:rPr>
          <w:rFonts w:ascii="Arial" w:eastAsia="MS Mincho" w:hAnsi="Arial" w:cs="Arial"/>
          <w:b/>
          <w:sz w:val="24"/>
          <w:szCs w:val="24"/>
        </w:rPr>
        <w:t>3</w:t>
      </w:r>
      <w:r w:rsidR="00862753">
        <w:rPr>
          <w:rFonts w:ascii="Arial" w:eastAsia="MS Mincho" w:hAnsi="Arial" w:cs="Arial"/>
          <w:b/>
          <w:sz w:val="24"/>
          <w:szCs w:val="24"/>
        </w:rPr>
        <w:t>-</w:t>
      </w:r>
      <w:r w:rsidR="00CC190A">
        <w:rPr>
          <w:rFonts w:ascii="Arial" w:eastAsia="MS Mincho" w:hAnsi="Arial" w:cs="Arial"/>
          <w:b/>
          <w:sz w:val="24"/>
          <w:szCs w:val="24"/>
        </w:rPr>
        <w:t>bis</w:t>
      </w:r>
      <w:r w:rsidR="00E14D00" w:rsidRPr="00204BF2">
        <w:rPr>
          <w:rFonts w:ascii="Arial" w:eastAsia="MS Mincho" w:hAnsi="Arial" w:cs="Arial"/>
          <w:b/>
          <w:sz w:val="24"/>
          <w:szCs w:val="24"/>
        </w:rPr>
        <w:t>-</w:t>
      </w:r>
      <w:r w:rsidR="00E14D00"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</w:r>
      <w:r w:rsidR="00E40078" w:rsidRPr="00204BF2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proofErr w:type="spellStart"/>
      <w:r w:rsidRPr="00204BF2">
        <w:rPr>
          <w:rFonts w:ascii="Arial" w:eastAsia="MS Mincho" w:hAnsi="Arial" w:cs="Arial"/>
          <w:b/>
          <w:bCs/>
          <w:sz w:val="24"/>
          <w:szCs w:val="24"/>
        </w:rPr>
        <w:t>R2</w:t>
      </w:r>
      <w:proofErr w:type="spellEnd"/>
      <w:r w:rsidRPr="00204BF2">
        <w:rPr>
          <w:rFonts w:ascii="Arial" w:eastAsia="MS Mincho" w:hAnsi="Arial" w:cs="Arial"/>
          <w:b/>
          <w:bCs/>
          <w:sz w:val="24"/>
          <w:szCs w:val="24"/>
        </w:rPr>
        <w:t>-</w:t>
      </w:r>
      <w:r w:rsidR="0086051F" w:rsidRPr="00204BF2">
        <w:rPr>
          <w:rFonts w:ascii="Arial" w:eastAsia="MS Mincho" w:hAnsi="Arial" w:cs="Arial"/>
          <w:b/>
          <w:bCs/>
          <w:sz w:val="24"/>
          <w:szCs w:val="24"/>
        </w:rPr>
        <w:t>2</w:t>
      </w:r>
      <w:r w:rsidR="00CB34D9">
        <w:rPr>
          <w:rFonts w:ascii="Arial" w:eastAsia="MS Mincho" w:hAnsi="Arial" w:cs="Arial"/>
          <w:b/>
          <w:bCs/>
          <w:sz w:val="24"/>
          <w:szCs w:val="24"/>
        </w:rPr>
        <w:t>10</w:t>
      </w:r>
      <w:r w:rsidR="00FD1724">
        <w:rPr>
          <w:rFonts w:ascii="Arial" w:eastAsia="MS Mincho" w:hAnsi="Arial" w:cs="Arial"/>
          <w:b/>
          <w:bCs/>
          <w:sz w:val="24"/>
          <w:szCs w:val="24"/>
        </w:rPr>
        <w:t>2759</w:t>
      </w:r>
    </w:p>
    <w:p w14:paraId="69E4DCE2" w14:textId="74673F4E" w:rsidR="0032457D" w:rsidRPr="00B5591E" w:rsidRDefault="00862753" w:rsidP="00B5591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r>
        <w:rPr>
          <w:rFonts w:ascii="Arial" w:eastAsia="MS Mincho" w:hAnsi="Arial"/>
          <w:b/>
          <w:bCs/>
          <w:sz w:val="24"/>
          <w:szCs w:val="24"/>
        </w:rPr>
        <w:t>April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12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–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April 20</w:t>
      </w:r>
      <w:r w:rsidRPr="00EB468C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>, 202</w:t>
      </w:r>
      <w:r>
        <w:rPr>
          <w:rFonts w:ascii="Arial" w:eastAsia="MS Mincho" w:hAnsi="Arial"/>
          <w:b/>
          <w:bCs/>
          <w:sz w:val="24"/>
          <w:szCs w:val="24"/>
        </w:rPr>
        <w:t>1</w:t>
      </w:r>
    </w:p>
    <w:bookmarkEnd w:id="0"/>
    <w:p w14:paraId="0BFAA9CA" w14:textId="77777777" w:rsidR="0032457D" w:rsidRPr="0032457D" w:rsidRDefault="0032457D" w:rsidP="0032457D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2A505C23" w14:textId="1F974EB3" w:rsidR="0032457D" w:rsidRPr="00106DEC" w:rsidRDefault="0032457D" w:rsidP="0032457D">
      <w:pPr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32457D">
        <w:rPr>
          <w:rFonts w:ascii="Arial" w:hAnsi="Arial" w:cs="Arial"/>
          <w:b/>
          <w:bCs/>
          <w:sz w:val="24"/>
          <w:lang w:val="en-US"/>
        </w:rPr>
        <w:t>Agenda item:</w:t>
      </w:r>
      <w:r w:rsidRPr="0032457D">
        <w:rPr>
          <w:rFonts w:ascii="Arial" w:hAnsi="Arial" w:cs="Arial"/>
          <w:b/>
          <w:bCs/>
          <w:sz w:val="24"/>
          <w:lang w:val="en-US"/>
        </w:rPr>
        <w:tab/>
      </w:r>
      <w:r w:rsidRPr="0032457D">
        <w:rPr>
          <w:rFonts w:ascii="Arial" w:hAnsi="Arial" w:cs="Arial"/>
          <w:b/>
          <w:bCs/>
          <w:sz w:val="24"/>
          <w:lang w:val="en-US"/>
        </w:rPr>
        <w:tab/>
      </w:r>
      <w:r w:rsidR="0094111A" w:rsidRPr="00A26C5A">
        <w:rPr>
          <w:rFonts w:ascii="Arial" w:hAnsi="Arial" w:cs="Arial"/>
          <w:b/>
          <w:bCs/>
          <w:sz w:val="24"/>
          <w:lang w:val="en-US"/>
        </w:rPr>
        <w:t>6.1</w:t>
      </w:r>
      <w:r w:rsidR="00A26C5A" w:rsidRPr="00A26C5A">
        <w:rPr>
          <w:rFonts w:ascii="Arial" w:eastAsia="宋体" w:hAnsi="Arial" w:cs="Arial"/>
          <w:b/>
          <w:bCs/>
          <w:sz w:val="24"/>
          <w:lang w:val="en-US" w:eastAsia="zh-CN"/>
        </w:rPr>
        <w:t>.3</w:t>
      </w:r>
      <w:r w:rsidR="00181331">
        <w:rPr>
          <w:rFonts w:ascii="Arial" w:eastAsia="宋体" w:hAnsi="Arial" w:cs="Arial"/>
          <w:b/>
          <w:bCs/>
          <w:sz w:val="24"/>
          <w:lang w:val="en-US" w:eastAsia="zh-CN"/>
        </w:rPr>
        <w:t>.1</w:t>
      </w:r>
    </w:p>
    <w:p w14:paraId="67EB7591" w14:textId="530166CC" w:rsidR="0032457D" w:rsidRPr="0032457D" w:rsidRDefault="0032457D" w:rsidP="0032457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2457D">
        <w:rPr>
          <w:rFonts w:ascii="Arial" w:hAnsi="Arial" w:cs="Arial"/>
          <w:b/>
          <w:bCs/>
          <w:sz w:val="24"/>
        </w:rPr>
        <w:t>Source:</w:t>
      </w:r>
      <w:r w:rsidRPr="0032457D">
        <w:rPr>
          <w:rFonts w:ascii="Arial" w:hAnsi="Arial" w:cs="Arial"/>
          <w:b/>
          <w:bCs/>
          <w:sz w:val="24"/>
        </w:rPr>
        <w:tab/>
        <w:t>vivo</w:t>
      </w:r>
    </w:p>
    <w:p w14:paraId="4F0A271F" w14:textId="2464DC3D" w:rsidR="0032457D" w:rsidRPr="0032457D" w:rsidRDefault="0032457D" w:rsidP="0032457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2457D">
        <w:rPr>
          <w:rFonts w:ascii="Arial" w:hAnsi="Arial" w:cs="Arial"/>
          <w:b/>
          <w:bCs/>
          <w:sz w:val="24"/>
        </w:rPr>
        <w:t>Title:</w:t>
      </w:r>
      <w:r w:rsidRPr="0032457D">
        <w:rPr>
          <w:rFonts w:ascii="Arial" w:hAnsi="Arial" w:cs="Arial"/>
          <w:b/>
          <w:bCs/>
          <w:sz w:val="24"/>
        </w:rPr>
        <w:tab/>
      </w:r>
      <w:r w:rsidR="001F2457" w:rsidRPr="001F2457">
        <w:rPr>
          <w:rFonts w:ascii="Arial" w:hAnsi="Arial" w:cs="Arial"/>
          <w:b/>
          <w:bCs/>
          <w:sz w:val="24"/>
        </w:rPr>
        <w:t xml:space="preserve">Remaining issues on overlapped </w:t>
      </w:r>
      <w:proofErr w:type="spellStart"/>
      <w:r w:rsidR="001F2457" w:rsidRPr="001F2457">
        <w:rPr>
          <w:rFonts w:ascii="Arial" w:hAnsi="Arial" w:cs="Arial"/>
          <w:b/>
          <w:bCs/>
          <w:sz w:val="24"/>
        </w:rPr>
        <w:t>PUSCH</w:t>
      </w:r>
      <w:proofErr w:type="spellEnd"/>
      <w:r w:rsidR="001F2457" w:rsidRPr="001F2457">
        <w:rPr>
          <w:rFonts w:ascii="Arial" w:hAnsi="Arial" w:cs="Arial"/>
          <w:b/>
          <w:bCs/>
          <w:sz w:val="24"/>
        </w:rPr>
        <w:t xml:space="preserve"> and UCI with UL skipping</w:t>
      </w:r>
    </w:p>
    <w:p w14:paraId="16982431" w14:textId="65B13395" w:rsidR="0032457D" w:rsidRPr="0032457D" w:rsidRDefault="0032457D" w:rsidP="0032457D">
      <w:pPr>
        <w:rPr>
          <w:rFonts w:ascii="Arial" w:hAnsi="Arial" w:cs="Arial"/>
          <w:b/>
          <w:bCs/>
          <w:sz w:val="24"/>
          <w:lang w:eastAsia="zh-CN"/>
        </w:rPr>
      </w:pPr>
      <w:r w:rsidRPr="0032457D">
        <w:rPr>
          <w:rFonts w:ascii="Arial" w:hAnsi="Arial" w:cs="Arial"/>
          <w:b/>
          <w:bCs/>
          <w:sz w:val="24"/>
        </w:rPr>
        <w:t>Document for:</w:t>
      </w:r>
      <w:r w:rsidRPr="0032457D">
        <w:rPr>
          <w:rFonts w:ascii="Arial" w:hAnsi="Arial" w:cs="Arial"/>
          <w:b/>
          <w:bCs/>
          <w:sz w:val="24"/>
        </w:rPr>
        <w:tab/>
      </w:r>
      <w:r w:rsidRPr="0032457D">
        <w:rPr>
          <w:rFonts w:ascii="Arial" w:hAnsi="Arial" w:cs="Arial"/>
          <w:b/>
          <w:bCs/>
          <w:sz w:val="24"/>
        </w:rPr>
        <w:tab/>
        <w:t>Discussion and Decision</w:t>
      </w:r>
    </w:p>
    <w:p w14:paraId="144CEA78" w14:textId="6F62E145" w:rsidR="004460EA" w:rsidRDefault="004460EA" w:rsidP="00860FA5">
      <w:pPr>
        <w:pStyle w:val="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4E2784">
        <w:rPr>
          <w:rFonts w:hint="eastAsia"/>
          <w:noProof/>
          <w:lang w:eastAsia="ko-KR"/>
        </w:rPr>
        <w:t xml:space="preserve"> </w:t>
      </w:r>
      <w:r w:rsidRPr="00860FA5">
        <w:t>Introduction</w:t>
      </w:r>
    </w:p>
    <w:p w14:paraId="660817FC" w14:textId="75C82C9E" w:rsidR="00572063" w:rsidRDefault="00DA1FCB" w:rsidP="005758E2">
      <w:pPr>
        <w:pStyle w:val="af3"/>
        <w:spacing w:before="12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>I</w:t>
      </w:r>
      <w:r>
        <w:rPr>
          <w:rFonts w:ascii="Times New Roman" w:eastAsia="宋体" w:hAnsi="Times New Roman"/>
          <w:sz w:val="22"/>
          <w:szCs w:val="22"/>
          <w:lang w:eastAsia="zh-CN"/>
        </w:rPr>
        <w:t>n the</w:t>
      </w:r>
      <w:r w:rsidR="002E16BC">
        <w:rPr>
          <w:rFonts w:ascii="Times New Roman" w:eastAsia="宋体" w:hAnsi="Times New Roman"/>
          <w:sz w:val="22"/>
          <w:szCs w:val="22"/>
          <w:lang w:eastAsia="zh-CN"/>
        </w:rPr>
        <w:t xml:space="preserve"> previous</w:t>
      </w:r>
      <w:r w:rsidR="0046495F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proofErr w:type="spellStart"/>
      <w:r w:rsidR="0046495F">
        <w:rPr>
          <w:rFonts w:ascii="Times New Roman" w:eastAsia="宋体" w:hAnsi="Times New Roman"/>
          <w:sz w:val="22"/>
          <w:szCs w:val="22"/>
          <w:lang w:eastAsia="zh-CN"/>
        </w:rPr>
        <w:t>RAN2</w:t>
      </w:r>
      <w:proofErr w:type="spellEnd"/>
      <w:r w:rsidR="0046495F">
        <w:rPr>
          <w:rFonts w:ascii="Times New Roman" w:eastAsia="宋体" w:hAnsi="Times New Roman"/>
          <w:sz w:val="22"/>
          <w:szCs w:val="22"/>
          <w:lang w:eastAsia="zh-CN"/>
        </w:rPr>
        <w:t xml:space="preserve"> meeting</w:t>
      </w:r>
      <w:r w:rsidR="008635AD">
        <w:rPr>
          <w:rFonts w:ascii="Times New Roman" w:eastAsia="宋体" w:hAnsi="Times New Roman"/>
          <w:sz w:val="22"/>
          <w:szCs w:val="22"/>
          <w:lang w:eastAsia="zh-CN"/>
        </w:rPr>
        <w:t>s</w:t>
      </w:r>
      <w:r w:rsidR="0046495F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E22CB3">
        <w:rPr>
          <w:rFonts w:ascii="Times New Roman" w:eastAsia="宋体" w:hAnsi="Times New Roman"/>
          <w:sz w:val="22"/>
          <w:szCs w:val="22"/>
          <w:lang w:eastAsia="zh-CN"/>
        </w:rPr>
        <w:t>discussion</w:t>
      </w:r>
      <w:r w:rsidR="00433ED0">
        <w:rPr>
          <w:rFonts w:ascii="Times New Roman" w:eastAsia="宋体" w:hAnsi="Times New Roman"/>
          <w:sz w:val="22"/>
          <w:szCs w:val="22"/>
          <w:lang w:eastAsia="zh-CN"/>
        </w:rPr>
        <w:t xml:space="preserve"> on overlapped </w:t>
      </w:r>
      <w:proofErr w:type="spellStart"/>
      <w:r w:rsidR="00433ED0">
        <w:rPr>
          <w:rFonts w:ascii="Times New Roman" w:eastAsia="宋体" w:hAnsi="Times New Roman"/>
          <w:sz w:val="22"/>
          <w:szCs w:val="22"/>
          <w:lang w:eastAsia="zh-CN"/>
        </w:rPr>
        <w:t>PUSCH</w:t>
      </w:r>
      <w:proofErr w:type="spellEnd"/>
      <w:r w:rsidR="00433ED0">
        <w:rPr>
          <w:rFonts w:ascii="Times New Roman" w:eastAsia="宋体" w:hAnsi="Times New Roman"/>
          <w:sz w:val="22"/>
          <w:szCs w:val="22"/>
          <w:lang w:eastAsia="zh-CN"/>
        </w:rPr>
        <w:t xml:space="preserve"> and UCI with </w:t>
      </w:r>
      <w:proofErr w:type="spellStart"/>
      <w:r w:rsidR="00433ED0">
        <w:rPr>
          <w:rFonts w:ascii="Times New Roman" w:eastAsia="宋体" w:hAnsi="Times New Roman"/>
          <w:sz w:val="22"/>
          <w:szCs w:val="22"/>
          <w:lang w:eastAsia="zh-CN"/>
        </w:rPr>
        <w:t>Rel</w:t>
      </w:r>
      <w:proofErr w:type="spellEnd"/>
      <w:r w:rsidR="00433ED0">
        <w:rPr>
          <w:rFonts w:ascii="Times New Roman" w:eastAsia="宋体" w:hAnsi="Times New Roman"/>
          <w:sz w:val="22"/>
          <w:szCs w:val="22"/>
          <w:lang w:eastAsia="zh-CN"/>
        </w:rPr>
        <w:t>-16 UL skipping was triggered, taking UE Intra-prioritization into account</w:t>
      </w:r>
      <w:r w:rsidR="000312D4">
        <w:rPr>
          <w:rFonts w:ascii="Times New Roman" w:eastAsia="宋体" w:hAnsi="Times New Roman"/>
          <w:sz w:val="22"/>
          <w:szCs w:val="22"/>
          <w:lang w:eastAsia="zh-CN"/>
        </w:rPr>
        <w:t xml:space="preserve">. </w:t>
      </w:r>
      <w:r w:rsidR="00FF2E8B">
        <w:rPr>
          <w:rFonts w:ascii="Times New Roman" w:eastAsia="宋体" w:hAnsi="Times New Roman"/>
          <w:sz w:val="22"/>
          <w:szCs w:val="22"/>
          <w:lang w:eastAsia="zh-CN"/>
        </w:rPr>
        <w:t>And t</w:t>
      </w:r>
      <w:r w:rsidR="000312D4">
        <w:rPr>
          <w:rFonts w:ascii="Times New Roman" w:eastAsia="宋体" w:hAnsi="Times New Roman"/>
          <w:sz w:val="22"/>
          <w:szCs w:val="22"/>
          <w:lang w:eastAsia="zh-CN"/>
        </w:rPr>
        <w:t>he corresponding achieved agreement</w:t>
      </w:r>
      <w:r w:rsidR="00435F5E">
        <w:rPr>
          <w:rFonts w:ascii="Times New Roman" w:eastAsia="宋体" w:hAnsi="Times New Roman"/>
          <w:sz w:val="22"/>
          <w:szCs w:val="22"/>
          <w:lang w:eastAsia="zh-CN"/>
        </w:rPr>
        <w:t>s</w:t>
      </w:r>
      <w:r w:rsidR="00B96378">
        <w:rPr>
          <w:rFonts w:ascii="Times New Roman" w:eastAsia="宋体" w:hAnsi="Times New Roman" w:hint="eastAsia"/>
          <w:sz w:val="22"/>
          <w:szCs w:val="22"/>
          <w:lang w:eastAsia="zh-CN"/>
        </w:rPr>
        <w:t>/</w:t>
      </w:r>
      <w:r w:rsidR="00B96378">
        <w:rPr>
          <w:rFonts w:ascii="Times New Roman" w:eastAsia="宋体" w:hAnsi="Times New Roman"/>
          <w:sz w:val="22"/>
          <w:szCs w:val="22"/>
          <w:lang w:eastAsia="zh-CN"/>
        </w:rPr>
        <w:t>working assumptions</w:t>
      </w:r>
      <w:r w:rsidR="000312D4">
        <w:rPr>
          <w:rFonts w:ascii="Times New Roman" w:eastAsia="宋体" w:hAnsi="Times New Roman"/>
          <w:sz w:val="22"/>
          <w:szCs w:val="22"/>
          <w:lang w:eastAsia="zh-CN"/>
        </w:rPr>
        <w:t xml:space="preserve"> are list</w:t>
      </w:r>
      <w:r w:rsidR="00433ED0">
        <w:rPr>
          <w:rFonts w:ascii="Times New Roman" w:eastAsia="宋体" w:hAnsi="Times New Roman"/>
          <w:sz w:val="22"/>
          <w:szCs w:val="22"/>
          <w:lang w:eastAsia="zh-CN"/>
        </w:rPr>
        <w:t>ed</w:t>
      </w:r>
      <w:r w:rsidR="00435F5E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FF2E8B">
        <w:rPr>
          <w:rFonts w:ascii="Times New Roman" w:eastAsia="宋体" w:hAnsi="Times New Roman"/>
          <w:sz w:val="22"/>
          <w:szCs w:val="22"/>
          <w:lang w:eastAsia="zh-CN"/>
        </w:rPr>
        <w:t>as follows</w:t>
      </w:r>
      <w:r w:rsidR="008A0E4D">
        <w:rPr>
          <w:rFonts w:ascii="Times New Roman" w:eastAsia="宋体" w:hAnsi="Times New Roman"/>
          <w:sz w:val="22"/>
          <w:szCs w:val="22"/>
          <w:lang w:eastAsia="zh-CN"/>
        </w:rPr>
        <w:t xml:space="preserve"> [1]</w:t>
      </w:r>
      <w:r w:rsidR="00FF2E8B">
        <w:rPr>
          <w:rFonts w:ascii="Times New Roman" w:eastAsia="宋体" w:hAnsi="Times New Roman"/>
          <w:sz w:val="22"/>
          <w:szCs w:val="22"/>
          <w:lang w:eastAsia="zh-CN"/>
        </w:rPr>
        <w:t>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4DEF" w14:paraId="2426ECB1" w14:textId="77777777" w:rsidTr="00F54DEF">
        <w:tc>
          <w:tcPr>
            <w:tcW w:w="9629" w:type="dxa"/>
          </w:tcPr>
          <w:p w14:paraId="3B478B90" w14:textId="4E810A78" w:rsidR="00623DC2" w:rsidRPr="0013431E" w:rsidRDefault="00623DC2" w:rsidP="00C968FD">
            <w:pPr>
              <w:pStyle w:val="Agreement"/>
              <w:numPr>
                <w:ilvl w:val="0"/>
                <w:numId w:val="0"/>
              </w:numPr>
              <w:adjustRightInd w:val="0"/>
              <w:snapToGrid w:val="0"/>
              <w:rPr>
                <w:rFonts w:ascii="Times New Roman" w:eastAsia="宋体" w:hAnsi="Times New Roman"/>
                <w:sz w:val="21"/>
                <w:szCs w:val="22"/>
                <w:lang w:eastAsia="zh-CN"/>
              </w:rPr>
            </w:pPr>
            <w:bookmarkStart w:id="2" w:name="_Hlk63428781"/>
            <w:r w:rsidRPr="0013431E">
              <w:rPr>
                <w:rFonts w:ascii="Times New Roman" w:eastAsia="宋体" w:hAnsi="Times New Roman"/>
                <w:sz w:val="21"/>
                <w:szCs w:val="22"/>
                <w:highlight w:val="green"/>
                <w:lang w:eastAsia="zh-CN"/>
              </w:rPr>
              <w:t>Agreements:</w:t>
            </w:r>
          </w:p>
          <w:p w14:paraId="4BCEEF9C" w14:textId="21989772" w:rsidR="00623DC2" w:rsidRPr="00582F8B" w:rsidRDefault="00623DC2" w:rsidP="00C968FD">
            <w:pPr>
              <w:pStyle w:val="Agreement"/>
              <w:adjustRightInd w:val="0"/>
              <w:snapToGrid w:val="0"/>
              <w:spacing w:before="0" w:after="120"/>
              <w:ind w:left="1094" w:hanging="357"/>
              <w:rPr>
                <w:rFonts w:ascii="Times New Roman" w:hAnsi="Times New Roman"/>
                <w:b w:val="0"/>
                <w:sz w:val="21"/>
                <w:szCs w:val="22"/>
              </w:rPr>
            </w:pPr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The </w:t>
            </w:r>
            <w:proofErr w:type="spellStart"/>
            <w:r w:rsidRPr="00582F8B">
              <w:rPr>
                <w:rFonts w:ascii="Times New Roman" w:eastAsia="宋体" w:hAnsi="Times New Roman"/>
                <w:b w:val="0"/>
                <w:sz w:val="21"/>
                <w:szCs w:val="22"/>
                <w:lang w:eastAsia="zh-CN"/>
              </w:rPr>
              <w:t>Rel</w:t>
            </w:r>
            <w:proofErr w:type="spellEnd"/>
            <w:r w:rsidRPr="00582F8B">
              <w:rPr>
                <w:rFonts w:ascii="Times New Roman" w:eastAsia="宋体" w:hAnsi="Times New Roman"/>
                <w:b w:val="0"/>
                <w:sz w:val="21"/>
                <w:szCs w:val="22"/>
                <w:lang w:eastAsia="zh-CN"/>
              </w:rPr>
              <w:t>-16</w:t>
            </w:r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dynamic UL skipping is optional with capability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signaling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.</w:t>
            </w:r>
          </w:p>
          <w:p w14:paraId="76EBB413" w14:textId="0D208405" w:rsidR="00623DC2" w:rsidRPr="00582F8B" w:rsidRDefault="00623DC2" w:rsidP="00C968FD">
            <w:pPr>
              <w:pStyle w:val="Agreement"/>
              <w:spacing w:after="120"/>
              <w:ind w:left="1094" w:hanging="357"/>
              <w:rPr>
                <w:rFonts w:ascii="Times New Roman" w:hAnsi="Times New Roman"/>
                <w:b w:val="0"/>
                <w:sz w:val="21"/>
                <w:szCs w:val="22"/>
              </w:rPr>
            </w:pPr>
            <w:bookmarkStart w:id="3" w:name="_Hlk63428773"/>
            <w:bookmarkEnd w:id="2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A new UE capability is introduced for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Rel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-16 CG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PUSCH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skipping.</w:t>
            </w:r>
          </w:p>
          <w:p w14:paraId="4B683948" w14:textId="11A11783" w:rsidR="00623DC2" w:rsidRPr="00582F8B" w:rsidRDefault="00623DC2" w:rsidP="00C968FD">
            <w:pPr>
              <w:pStyle w:val="Agreement"/>
              <w:spacing w:after="120"/>
              <w:ind w:left="1094" w:hanging="357"/>
              <w:rPr>
                <w:rFonts w:ascii="Times New Roman" w:hAnsi="Times New Roman"/>
                <w:b w:val="0"/>
                <w:sz w:val="21"/>
                <w:szCs w:val="22"/>
              </w:rPr>
            </w:pPr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The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Rel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-16 CG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PUSCH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skipping is per-UE level, optional with capability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signaling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,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FDD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-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TDD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-DIFF, and not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FR1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-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FR2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-DIFF. </w:t>
            </w:r>
          </w:p>
          <w:p w14:paraId="786A6D13" w14:textId="6C0FBC5A" w:rsidR="00623DC2" w:rsidRPr="00582F8B" w:rsidRDefault="00623DC2" w:rsidP="00C968FD">
            <w:pPr>
              <w:pStyle w:val="Agreement"/>
              <w:spacing w:after="120"/>
              <w:ind w:left="1094" w:hanging="357"/>
              <w:rPr>
                <w:rFonts w:ascii="Times New Roman" w:hAnsi="Times New Roman"/>
                <w:b w:val="0"/>
                <w:sz w:val="21"/>
                <w:szCs w:val="22"/>
              </w:rPr>
            </w:pPr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A new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RRC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parameter is introduced to enable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Rel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-16 CG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PUSCH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skipping. </w:t>
            </w:r>
          </w:p>
          <w:p w14:paraId="07DEE6AB" w14:textId="32B9B8A4" w:rsidR="00623DC2" w:rsidRPr="00582F8B" w:rsidRDefault="00623DC2" w:rsidP="00C968FD">
            <w:pPr>
              <w:pStyle w:val="Agreement"/>
              <w:spacing w:after="120"/>
              <w:ind w:left="1094" w:hanging="357"/>
              <w:rPr>
                <w:rFonts w:ascii="Times New Roman" w:hAnsi="Times New Roman"/>
                <w:b w:val="0"/>
                <w:sz w:val="21"/>
                <w:szCs w:val="22"/>
              </w:rPr>
            </w:pPr>
            <w:bookmarkStart w:id="4" w:name="_Hlk63275377"/>
            <w:bookmarkStart w:id="5" w:name="_Hlk63428758"/>
            <w:bookmarkEnd w:id="3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Working assumption: When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lch-BasedPrioritization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is not configured and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Rel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-16 CG/DG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PUSCH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skipping is enabled, DG always overrides CG. This working assumption is not agreed until confirmed by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RAN1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.</w:t>
            </w:r>
          </w:p>
          <w:p w14:paraId="6B728A0C" w14:textId="770C8E44" w:rsidR="00623DC2" w:rsidRPr="00623DC2" w:rsidRDefault="00623DC2" w:rsidP="00C968FD">
            <w:pPr>
              <w:pStyle w:val="Agreement"/>
              <w:spacing w:after="120"/>
              <w:ind w:left="1094" w:hanging="357"/>
            </w:pPr>
            <w:bookmarkStart w:id="6" w:name="_Hlk63275319"/>
            <w:bookmarkEnd w:id="4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Working assumption: The MAC entity does not generate a MAC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PDU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for a deprioritized uplink grant even when its associated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PUSCH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 is overlapping with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PUCCH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 xml:space="preserve">. This working assumption is not agreed until confirmed by </w:t>
            </w:r>
            <w:proofErr w:type="spellStart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RAN1</w:t>
            </w:r>
            <w:proofErr w:type="spellEnd"/>
            <w:r w:rsidRPr="00582F8B">
              <w:rPr>
                <w:rFonts w:ascii="Times New Roman" w:hAnsi="Times New Roman"/>
                <w:b w:val="0"/>
                <w:sz w:val="21"/>
                <w:szCs w:val="22"/>
              </w:rPr>
              <w:t>.</w:t>
            </w:r>
            <w:bookmarkEnd w:id="5"/>
            <w:bookmarkEnd w:id="6"/>
          </w:p>
        </w:tc>
      </w:tr>
    </w:tbl>
    <w:p w14:paraId="306DC2D8" w14:textId="14EF96AE" w:rsidR="00EF62A3" w:rsidRDefault="00E22CB3" w:rsidP="00F0518E">
      <w:pPr>
        <w:adjustRightInd w:val="0"/>
        <w:snapToGrid w:val="0"/>
        <w:spacing w:before="120" w:after="120"/>
        <w:jc w:val="both"/>
        <w:rPr>
          <w:sz w:val="22"/>
          <w:szCs w:val="22"/>
          <w:lang w:eastAsia="ko-KR"/>
        </w:rPr>
      </w:pPr>
      <w:r w:rsidRPr="004767F1">
        <w:rPr>
          <w:sz w:val="22"/>
          <w:szCs w:val="22"/>
          <w:lang w:eastAsia="ko-KR"/>
        </w:rPr>
        <w:t xml:space="preserve">In this contribution, we </w:t>
      </w:r>
      <w:r w:rsidR="0045157D" w:rsidRPr="004767F1">
        <w:rPr>
          <w:rFonts w:eastAsia="宋体"/>
          <w:sz w:val="22"/>
          <w:szCs w:val="22"/>
          <w:lang w:eastAsia="zh-CN"/>
        </w:rPr>
        <w:t>would</w:t>
      </w:r>
      <w:r w:rsidR="0045157D" w:rsidRPr="004767F1">
        <w:rPr>
          <w:sz w:val="22"/>
          <w:szCs w:val="22"/>
          <w:lang w:eastAsia="ko-KR"/>
        </w:rPr>
        <w:t xml:space="preserve"> like to</w:t>
      </w:r>
      <w:r w:rsidRPr="004767F1">
        <w:rPr>
          <w:sz w:val="22"/>
          <w:szCs w:val="22"/>
          <w:lang w:eastAsia="ko-KR"/>
        </w:rPr>
        <w:t xml:space="preserve"> </w:t>
      </w:r>
      <w:r w:rsidR="00080AF5">
        <w:rPr>
          <w:sz w:val="22"/>
          <w:szCs w:val="22"/>
          <w:lang w:eastAsia="ko-KR"/>
        </w:rPr>
        <w:t xml:space="preserve">further </w:t>
      </w:r>
      <w:r w:rsidRPr="004767F1">
        <w:rPr>
          <w:sz w:val="22"/>
          <w:szCs w:val="22"/>
          <w:lang w:eastAsia="ko-KR"/>
        </w:rPr>
        <w:t xml:space="preserve">discuss the remaining issues for </w:t>
      </w:r>
      <w:r w:rsidR="005F4226">
        <w:rPr>
          <w:rFonts w:eastAsia="宋体"/>
          <w:sz w:val="22"/>
          <w:szCs w:val="22"/>
          <w:lang w:eastAsia="zh-CN"/>
        </w:rPr>
        <w:t xml:space="preserve">overlapped </w:t>
      </w:r>
      <w:proofErr w:type="spellStart"/>
      <w:r w:rsidR="005F4226">
        <w:rPr>
          <w:rFonts w:eastAsia="宋体"/>
          <w:sz w:val="22"/>
          <w:szCs w:val="22"/>
          <w:lang w:eastAsia="zh-CN"/>
        </w:rPr>
        <w:t>PUSCH</w:t>
      </w:r>
      <w:proofErr w:type="spellEnd"/>
      <w:r w:rsidR="005F4226">
        <w:rPr>
          <w:rFonts w:eastAsia="宋体"/>
          <w:sz w:val="22"/>
          <w:szCs w:val="22"/>
          <w:lang w:eastAsia="zh-CN"/>
        </w:rPr>
        <w:t xml:space="preserve"> and UCI with </w:t>
      </w:r>
      <w:proofErr w:type="spellStart"/>
      <w:r w:rsidR="005F4226">
        <w:rPr>
          <w:rFonts w:eastAsia="宋体"/>
          <w:sz w:val="22"/>
          <w:szCs w:val="22"/>
          <w:lang w:eastAsia="zh-CN"/>
        </w:rPr>
        <w:t>Rel</w:t>
      </w:r>
      <w:proofErr w:type="spellEnd"/>
      <w:r w:rsidR="005F4226">
        <w:rPr>
          <w:rFonts w:eastAsia="宋体"/>
          <w:sz w:val="22"/>
          <w:szCs w:val="22"/>
          <w:lang w:eastAsia="zh-CN"/>
        </w:rPr>
        <w:t>-16 UL skipping</w:t>
      </w:r>
      <w:r w:rsidR="000D4071">
        <w:rPr>
          <w:sz w:val="22"/>
          <w:szCs w:val="22"/>
          <w:lang w:eastAsia="ko-KR"/>
        </w:rPr>
        <w:t xml:space="preserve">, </w:t>
      </w:r>
      <w:r w:rsidR="00B0757B">
        <w:rPr>
          <w:sz w:val="22"/>
          <w:szCs w:val="22"/>
          <w:lang w:eastAsia="ko-KR"/>
        </w:rPr>
        <w:t xml:space="preserve">taking </w:t>
      </w:r>
      <w:r w:rsidR="005F4226">
        <w:rPr>
          <w:sz w:val="22"/>
          <w:szCs w:val="22"/>
          <w:lang w:eastAsia="ko-KR"/>
        </w:rPr>
        <w:t>multiple CG configuration</w:t>
      </w:r>
      <w:r w:rsidR="0048481D">
        <w:rPr>
          <w:sz w:val="22"/>
          <w:szCs w:val="22"/>
          <w:lang w:eastAsia="ko-KR"/>
        </w:rPr>
        <w:t>,</w:t>
      </w:r>
      <w:r w:rsidR="005F4226">
        <w:rPr>
          <w:sz w:val="22"/>
          <w:szCs w:val="22"/>
          <w:lang w:eastAsia="ko-KR"/>
        </w:rPr>
        <w:t xml:space="preserve"> </w:t>
      </w:r>
      <w:proofErr w:type="spellStart"/>
      <w:r w:rsidR="00803B22">
        <w:rPr>
          <w:sz w:val="22"/>
          <w:szCs w:val="22"/>
          <w:lang w:eastAsia="ko-KR"/>
        </w:rPr>
        <w:t>IIoT</w:t>
      </w:r>
      <w:proofErr w:type="spellEnd"/>
      <w:r w:rsidR="00803B22">
        <w:rPr>
          <w:sz w:val="22"/>
          <w:szCs w:val="22"/>
          <w:lang w:eastAsia="ko-KR"/>
        </w:rPr>
        <w:t xml:space="preserve"> </w:t>
      </w:r>
      <w:r w:rsidR="006B241D">
        <w:rPr>
          <w:sz w:val="22"/>
          <w:szCs w:val="22"/>
          <w:lang w:eastAsia="ko-KR"/>
        </w:rPr>
        <w:t>I</w:t>
      </w:r>
      <w:r w:rsidR="00102DF6">
        <w:rPr>
          <w:sz w:val="22"/>
          <w:szCs w:val="22"/>
          <w:lang w:eastAsia="ko-KR"/>
        </w:rPr>
        <w:t>ntra</w:t>
      </w:r>
      <w:r w:rsidRPr="004767F1">
        <w:rPr>
          <w:sz w:val="22"/>
          <w:szCs w:val="22"/>
          <w:lang w:eastAsia="ko-KR"/>
        </w:rPr>
        <w:t>-UE prioritization</w:t>
      </w:r>
      <w:r w:rsidR="0074528B">
        <w:rPr>
          <w:sz w:val="22"/>
          <w:szCs w:val="22"/>
          <w:lang w:eastAsia="ko-KR"/>
        </w:rPr>
        <w:t xml:space="preserve">, </w:t>
      </w:r>
      <w:r w:rsidR="0048481D">
        <w:rPr>
          <w:sz w:val="22"/>
          <w:szCs w:val="22"/>
          <w:lang w:eastAsia="ko-KR"/>
        </w:rPr>
        <w:t xml:space="preserve">and </w:t>
      </w:r>
      <w:r w:rsidR="0074528B">
        <w:rPr>
          <w:sz w:val="22"/>
          <w:szCs w:val="22"/>
          <w:lang w:eastAsia="ko-KR"/>
        </w:rPr>
        <w:t xml:space="preserve">questions from </w:t>
      </w:r>
      <w:proofErr w:type="spellStart"/>
      <w:r w:rsidR="0074528B">
        <w:rPr>
          <w:sz w:val="22"/>
          <w:szCs w:val="22"/>
          <w:lang w:eastAsia="ko-KR"/>
        </w:rPr>
        <w:t>RAN1</w:t>
      </w:r>
      <w:proofErr w:type="spellEnd"/>
      <w:r w:rsidR="0074528B">
        <w:rPr>
          <w:sz w:val="22"/>
          <w:szCs w:val="22"/>
          <w:lang w:eastAsia="ko-KR"/>
        </w:rPr>
        <w:t xml:space="preserve"> in the LS</w:t>
      </w:r>
      <w:r w:rsidR="002D7F32" w:rsidRPr="002D7F32">
        <w:rPr>
          <w:iCs/>
          <w:sz w:val="22"/>
          <w:szCs w:val="22"/>
        </w:rPr>
        <w:t xml:space="preserve"> </w:t>
      </w:r>
      <w:proofErr w:type="spellStart"/>
      <w:r w:rsidR="002D7F32">
        <w:rPr>
          <w:iCs/>
          <w:sz w:val="22"/>
          <w:szCs w:val="22"/>
        </w:rPr>
        <w:t>R1</w:t>
      </w:r>
      <w:proofErr w:type="spellEnd"/>
      <w:r w:rsidR="002D7F32">
        <w:rPr>
          <w:iCs/>
          <w:sz w:val="22"/>
          <w:szCs w:val="22"/>
        </w:rPr>
        <w:t>-2102244 [2]</w:t>
      </w:r>
      <w:r w:rsidR="0074528B">
        <w:rPr>
          <w:sz w:val="22"/>
          <w:szCs w:val="22"/>
          <w:lang w:eastAsia="ko-KR"/>
        </w:rPr>
        <w:t xml:space="preserve"> </w:t>
      </w:r>
      <w:r w:rsidR="0048481D">
        <w:rPr>
          <w:sz w:val="22"/>
          <w:szCs w:val="22"/>
          <w:lang w:eastAsia="ko-KR"/>
        </w:rPr>
        <w:t>into account</w:t>
      </w:r>
      <w:r w:rsidR="0074528B">
        <w:rPr>
          <w:sz w:val="22"/>
          <w:szCs w:val="22"/>
          <w:lang w:eastAsia="ko-KR"/>
        </w:rPr>
        <w:t>.</w:t>
      </w:r>
    </w:p>
    <w:p w14:paraId="005B3171" w14:textId="08571BB5" w:rsidR="00057A4B" w:rsidRDefault="0009159B" w:rsidP="00AA63C2">
      <w:pPr>
        <w:pStyle w:val="1"/>
        <w:spacing w:after="120"/>
        <w:rPr>
          <w:lang w:eastAsia="ko-KR"/>
        </w:rPr>
      </w:pPr>
      <w:bookmarkStart w:id="7" w:name="_Toc497230266"/>
      <w:bookmarkStart w:id="8" w:name="_Toc497230267"/>
      <w:r>
        <w:rPr>
          <w:rFonts w:hint="eastAsia"/>
          <w:lang w:eastAsia="ko-KR"/>
        </w:rPr>
        <w:t>2</w:t>
      </w:r>
      <w:bookmarkEnd w:id="7"/>
      <w:r w:rsidR="004E2784">
        <w:t xml:space="preserve"> </w:t>
      </w:r>
      <w:r w:rsidRPr="00860FA5">
        <w:rPr>
          <w:rFonts w:hint="eastAsia"/>
        </w:rPr>
        <w:t>Discussion</w:t>
      </w:r>
    </w:p>
    <w:bookmarkEnd w:id="8"/>
    <w:p w14:paraId="3227C30C" w14:textId="1B8A53F9" w:rsidR="00E52A84" w:rsidRDefault="00ED29A0" w:rsidP="00B54494">
      <w:pPr>
        <w:keepNext/>
        <w:keepLines/>
        <w:numPr>
          <w:ilvl w:val="1"/>
          <w:numId w:val="13"/>
        </w:numPr>
        <w:tabs>
          <w:tab w:val="left" w:pos="432"/>
        </w:tabs>
        <w:spacing w:before="120" w:after="120" w:line="259" w:lineRule="auto"/>
        <w:ind w:left="578" w:hanging="578"/>
        <w:outlineLvl w:val="1"/>
        <w:rPr>
          <w:rFonts w:ascii="Arial" w:eastAsia="宋体" w:hAnsi="Arial"/>
          <w:sz w:val="32"/>
          <w:lang w:eastAsia="zh-CN"/>
        </w:rPr>
      </w:pPr>
      <w:proofErr w:type="spellStart"/>
      <w:r>
        <w:rPr>
          <w:rFonts w:ascii="Arial" w:eastAsia="宋体" w:hAnsi="Arial"/>
          <w:sz w:val="32"/>
          <w:lang w:eastAsia="zh-CN"/>
        </w:rPr>
        <w:t>Rel</w:t>
      </w:r>
      <w:proofErr w:type="spellEnd"/>
      <w:r>
        <w:rPr>
          <w:rFonts w:ascii="Arial" w:eastAsia="宋体" w:hAnsi="Arial"/>
          <w:sz w:val="32"/>
          <w:lang w:eastAsia="zh-CN"/>
        </w:rPr>
        <w:t xml:space="preserve">-16 </w:t>
      </w:r>
      <w:r w:rsidR="002A5D7B">
        <w:rPr>
          <w:rFonts w:ascii="Arial" w:eastAsia="宋体" w:hAnsi="Arial" w:hint="eastAsia"/>
          <w:sz w:val="32"/>
          <w:lang w:eastAsia="zh-CN"/>
        </w:rPr>
        <w:t>CG</w:t>
      </w:r>
      <w:r w:rsidR="002A5D7B">
        <w:rPr>
          <w:rFonts w:ascii="Arial" w:eastAsia="宋体" w:hAnsi="Arial"/>
          <w:sz w:val="32"/>
          <w:lang w:eastAsia="zh-CN"/>
        </w:rPr>
        <w:t xml:space="preserve"> </w:t>
      </w:r>
      <w:proofErr w:type="spellStart"/>
      <w:r w:rsidR="000D54BC" w:rsidRPr="00E65B2D">
        <w:rPr>
          <w:rFonts w:ascii="Arial" w:eastAsia="宋体" w:hAnsi="Arial"/>
          <w:sz w:val="32"/>
          <w:lang w:eastAsia="zh-CN"/>
        </w:rPr>
        <w:t>PUSCH</w:t>
      </w:r>
      <w:proofErr w:type="spellEnd"/>
      <w:r w:rsidR="000D54BC" w:rsidRPr="00E65B2D">
        <w:rPr>
          <w:rFonts w:ascii="Arial" w:eastAsia="宋体" w:hAnsi="Arial"/>
          <w:sz w:val="32"/>
          <w:lang w:eastAsia="zh-CN"/>
        </w:rPr>
        <w:t xml:space="preserve"> skipping</w:t>
      </w:r>
      <w:r w:rsidR="007E04A2">
        <w:rPr>
          <w:rFonts w:ascii="Arial" w:eastAsia="宋体" w:hAnsi="Arial"/>
          <w:sz w:val="32"/>
          <w:lang w:eastAsia="zh-CN"/>
        </w:rPr>
        <w:t xml:space="preserve"> with multiple CG configurations</w:t>
      </w:r>
    </w:p>
    <w:p w14:paraId="6DE9179E" w14:textId="7E020393" w:rsidR="008E08CB" w:rsidRDefault="00CA021B" w:rsidP="00E31852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57072E">
        <w:rPr>
          <w:rFonts w:eastAsia="宋体"/>
          <w:noProof/>
          <w:sz w:val="22"/>
          <w:szCs w:val="22"/>
          <w:lang w:eastAsia="zh-CN"/>
        </w:rPr>
        <w:t>With the introduction of Rel-16 NR IIoT, a UE can be configured more than one CG configuration in</w:t>
      </w:r>
      <w:r w:rsidRPr="0057072E">
        <w:rPr>
          <w:sz w:val="22"/>
          <w:szCs w:val="22"/>
        </w:rPr>
        <w:t xml:space="preserve"> a BWP of a serving cell.</w:t>
      </w:r>
      <w:r w:rsidR="0057072E" w:rsidRPr="0057072E">
        <w:rPr>
          <w:sz w:val="22"/>
          <w:szCs w:val="22"/>
        </w:rPr>
        <w:t xml:space="preserve"> In the case where the MAC entity is not configured with </w:t>
      </w:r>
      <w:proofErr w:type="spellStart"/>
      <w:r w:rsidR="0057072E" w:rsidRPr="0057072E">
        <w:rPr>
          <w:i/>
          <w:iCs/>
          <w:sz w:val="22"/>
          <w:szCs w:val="22"/>
        </w:rPr>
        <w:t>lch-basedPrioritization</w:t>
      </w:r>
      <w:proofErr w:type="spellEnd"/>
      <w:r w:rsidR="0057072E" w:rsidRPr="0057072E">
        <w:rPr>
          <w:sz w:val="22"/>
          <w:szCs w:val="22"/>
        </w:rPr>
        <w:t xml:space="preserve"> and if there is overlapping </w:t>
      </w:r>
      <w:proofErr w:type="spellStart"/>
      <w:r w:rsidR="0057072E" w:rsidRPr="0057072E">
        <w:rPr>
          <w:sz w:val="22"/>
          <w:szCs w:val="22"/>
        </w:rPr>
        <w:t>PUSCH</w:t>
      </w:r>
      <w:proofErr w:type="spellEnd"/>
      <w:r w:rsidR="0057072E" w:rsidRPr="0057072E">
        <w:rPr>
          <w:sz w:val="22"/>
          <w:szCs w:val="22"/>
        </w:rPr>
        <w:t xml:space="preserve"> duration of at least two configured uplink grants, it is up to UE implementation to choose one of the configured uplink grants</w:t>
      </w:r>
      <w:r w:rsidR="0057072E">
        <w:rPr>
          <w:sz w:val="22"/>
          <w:szCs w:val="22"/>
        </w:rPr>
        <w:t xml:space="preserve">. </w:t>
      </w:r>
      <w:r w:rsidR="008E08CB">
        <w:rPr>
          <w:sz w:val="22"/>
          <w:szCs w:val="22"/>
        </w:rPr>
        <w:t xml:space="preserve">This principle works well if there is no any UCI overlapping with these overlapped CG </w:t>
      </w:r>
      <w:proofErr w:type="spellStart"/>
      <w:r w:rsidR="008E08CB">
        <w:rPr>
          <w:sz w:val="22"/>
          <w:szCs w:val="22"/>
        </w:rPr>
        <w:t>PUSCHs</w:t>
      </w:r>
      <w:proofErr w:type="spellEnd"/>
      <w:r w:rsidR="008E08CB">
        <w:rPr>
          <w:sz w:val="22"/>
          <w:szCs w:val="22"/>
        </w:rPr>
        <w:t xml:space="preserve">. </w:t>
      </w:r>
    </w:p>
    <w:p w14:paraId="2E502547" w14:textId="0795FBF4" w:rsidR="008E08CB" w:rsidRDefault="008E08CB" w:rsidP="00E31852">
      <w:pPr>
        <w:adjustRightInd w:val="0"/>
        <w:snapToGrid w:val="0"/>
        <w:spacing w:after="120"/>
        <w:jc w:val="both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 xml:space="preserve">However, if </w:t>
      </w:r>
      <w:r>
        <w:rPr>
          <w:sz w:val="22"/>
          <w:szCs w:val="22"/>
        </w:rPr>
        <w:t>there is a UCI overlapping with</w:t>
      </w:r>
      <w:r w:rsidR="00EC0D87">
        <w:rPr>
          <w:sz w:val="22"/>
          <w:szCs w:val="22"/>
        </w:rPr>
        <w:t xml:space="preserve"> only one of</w:t>
      </w:r>
      <w:r>
        <w:rPr>
          <w:sz w:val="22"/>
          <w:szCs w:val="22"/>
        </w:rPr>
        <w:t xml:space="preserve"> these overlapped CG </w:t>
      </w:r>
      <w:proofErr w:type="spellStart"/>
      <w:r>
        <w:rPr>
          <w:sz w:val="22"/>
          <w:szCs w:val="22"/>
        </w:rPr>
        <w:t>PUSCHs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Rel</w:t>
      </w:r>
      <w:proofErr w:type="spellEnd"/>
      <w:r>
        <w:rPr>
          <w:sz w:val="22"/>
          <w:szCs w:val="22"/>
        </w:rPr>
        <w:t xml:space="preserve">-16 CG </w:t>
      </w:r>
      <w:proofErr w:type="spellStart"/>
      <w:r>
        <w:rPr>
          <w:sz w:val="22"/>
          <w:szCs w:val="22"/>
        </w:rPr>
        <w:t>PUSCH</w:t>
      </w:r>
      <w:proofErr w:type="spellEnd"/>
      <w:r>
        <w:rPr>
          <w:sz w:val="22"/>
          <w:szCs w:val="22"/>
        </w:rPr>
        <w:t xml:space="preserve"> skipping is enable</w:t>
      </w:r>
      <w:r w:rsidR="008C6F5A">
        <w:rPr>
          <w:sz w:val="22"/>
          <w:szCs w:val="22"/>
        </w:rPr>
        <w:t>d</w:t>
      </w:r>
      <w:r>
        <w:rPr>
          <w:sz w:val="22"/>
          <w:szCs w:val="22"/>
        </w:rPr>
        <w:t xml:space="preserve"> when no available UL-</w:t>
      </w:r>
      <w:proofErr w:type="spellStart"/>
      <w:r>
        <w:rPr>
          <w:sz w:val="22"/>
          <w:szCs w:val="22"/>
        </w:rPr>
        <w:t>SCH</w:t>
      </w:r>
      <w:proofErr w:type="spellEnd"/>
      <w:r>
        <w:rPr>
          <w:sz w:val="22"/>
          <w:szCs w:val="22"/>
        </w:rPr>
        <w:t xml:space="preserve"> data </w:t>
      </w:r>
      <w:r w:rsidR="008C6F5A">
        <w:rPr>
          <w:sz w:val="22"/>
          <w:szCs w:val="22"/>
        </w:rPr>
        <w:t>arrives</w:t>
      </w:r>
      <w:r>
        <w:rPr>
          <w:sz w:val="22"/>
          <w:szCs w:val="22"/>
        </w:rPr>
        <w:t xml:space="preserve"> at the MAC entity,</w:t>
      </w:r>
      <w:r w:rsidR="008C6F5A">
        <w:rPr>
          <w:sz w:val="22"/>
          <w:szCs w:val="22"/>
        </w:rPr>
        <w:t xml:space="preserve"> it is not clear whether this UE implementation operation is still applicable, considering </w:t>
      </w:r>
      <w:r w:rsidR="00EC0D87">
        <w:rPr>
          <w:sz w:val="22"/>
          <w:szCs w:val="22"/>
        </w:rPr>
        <w:t xml:space="preserve">that double decoding on CG </w:t>
      </w:r>
      <w:proofErr w:type="spellStart"/>
      <w:r w:rsidR="00EC0D87">
        <w:rPr>
          <w:sz w:val="22"/>
          <w:szCs w:val="22"/>
        </w:rPr>
        <w:t>PUSCH</w:t>
      </w:r>
      <w:proofErr w:type="spellEnd"/>
      <w:r w:rsidR="00EC0D87">
        <w:rPr>
          <w:sz w:val="22"/>
          <w:szCs w:val="22"/>
        </w:rPr>
        <w:t xml:space="preserve"> and </w:t>
      </w:r>
      <w:proofErr w:type="spellStart"/>
      <w:r w:rsidR="00EC0D87">
        <w:rPr>
          <w:sz w:val="22"/>
          <w:szCs w:val="22"/>
        </w:rPr>
        <w:t>PUCCH</w:t>
      </w:r>
      <w:proofErr w:type="spellEnd"/>
      <w:r w:rsidR="00EC0D87">
        <w:rPr>
          <w:sz w:val="22"/>
          <w:szCs w:val="22"/>
        </w:rPr>
        <w:t xml:space="preserve"> is not expected at the </w:t>
      </w:r>
      <w:proofErr w:type="spellStart"/>
      <w:r w:rsidR="00EC0D87">
        <w:rPr>
          <w:sz w:val="22"/>
          <w:szCs w:val="22"/>
        </w:rPr>
        <w:t>gNB</w:t>
      </w:r>
      <w:proofErr w:type="spellEnd"/>
      <w:r w:rsidR="00EC0D87">
        <w:rPr>
          <w:sz w:val="22"/>
          <w:szCs w:val="22"/>
        </w:rPr>
        <w:t xml:space="preserve"> side</w:t>
      </w:r>
      <w:r w:rsidR="00E02423">
        <w:rPr>
          <w:sz w:val="22"/>
          <w:szCs w:val="22"/>
        </w:rPr>
        <w:t xml:space="preserve">. </w:t>
      </w:r>
      <w:r w:rsidR="008C6F5A">
        <w:rPr>
          <w:sz w:val="22"/>
          <w:szCs w:val="22"/>
        </w:rPr>
        <w:t xml:space="preserve">  </w:t>
      </w:r>
    </w:p>
    <w:p w14:paraId="0A181B58" w14:textId="68F46E76" w:rsidR="00E60120" w:rsidRDefault="006B241D" w:rsidP="006B241D">
      <w:pPr>
        <w:adjustRightInd w:val="0"/>
        <w:snapToGrid w:val="0"/>
        <w:spacing w:before="120" w:after="120"/>
        <w:jc w:val="both"/>
        <w:rPr>
          <w:iCs/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aking the following </w:t>
      </w:r>
      <w:r w:rsidR="000858AB">
        <w:rPr>
          <w:rFonts w:eastAsia="宋体"/>
          <w:sz w:val="22"/>
          <w:szCs w:val="22"/>
          <w:lang w:eastAsia="zh-CN"/>
        </w:rPr>
        <w:t>Figure</w:t>
      </w:r>
      <w:r>
        <w:rPr>
          <w:rFonts w:eastAsia="宋体"/>
          <w:sz w:val="22"/>
          <w:szCs w:val="22"/>
          <w:lang w:eastAsia="zh-CN"/>
        </w:rPr>
        <w:t xml:space="preserve"> 1</w:t>
      </w:r>
      <w:r w:rsidR="00AD0D50">
        <w:rPr>
          <w:rFonts w:eastAsia="宋体"/>
          <w:sz w:val="22"/>
          <w:szCs w:val="22"/>
          <w:lang w:eastAsia="zh-CN"/>
        </w:rPr>
        <w:t xml:space="preserve"> as an example. In this case, CG </w:t>
      </w:r>
      <w:proofErr w:type="spellStart"/>
      <w:r w:rsidR="00AD0D50">
        <w:rPr>
          <w:rFonts w:eastAsia="宋体"/>
          <w:sz w:val="22"/>
          <w:szCs w:val="22"/>
          <w:lang w:eastAsia="zh-CN"/>
        </w:rPr>
        <w:t>PUSCH</w:t>
      </w:r>
      <w:proofErr w:type="spellEnd"/>
      <w:r w:rsidR="00AD0D50">
        <w:rPr>
          <w:rFonts w:eastAsia="宋体"/>
          <w:sz w:val="22"/>
          <w:szCs w:val="22"/>
          <w:lang w:eastAsia="zh-CN"/>
        </w:rPr>
        <w:t xml:space="preserve"> 1 is overlapping with CG </w:t>
      </w:r>
      <w:proofErr w:type="spellStart"/>
      <w:r w:rsidR="00AD0D50">
        <w:rPr>
          <w:rFonts w:eastAsia="宋体"/>
          <w:sz w:val="22"/>
          <w:szCs w:val="22"/>
          <w:lang w:eastAsia="zh-CN"/>
        </w:rPr>
        <w:t>PUSCH</w:t>
      </w:r>
      <w:proofErr w:type="spellEnd"/>
      <w:r w:rsidR="00AD0D50">
        <w:rPr>
          <w:rFonts w:eastAsia="宋体"/>
          <w:sz w:val="22"/>
          <w:szCs w:val="22"/>
          <w:lang w:eastAsia="zh-CN"/>
        </w:rPr>
        <w:t xml:space="preserve"> 2 while the </w:t>
      </w:r>
      <w:proofErr w:type="spellStart"/>
      <w:r w:rsidR="00AD0D50">
        <w:rPr>
          <w:rFonts w:eastAsia="宋体"/>
          <w:sz w:val="22"/>
          <w:szCs w:val="22"/>
          <w:lang w:eastAsia="zh-CN"/>
        </w:rPr>
        <w:t>PUCCH</w:t>
      </w:r>
      <w:proofErr w:type="spellEnd"/>
      <w:r w:rsidR="00AD0D50">
        <w:rPr>
          <w:rFonts w:eastAsia="宋体"/>
          <w:sz w:val="22"/>
          <w:szCs w:val="22"/>
          <w:lang w:eastAsia="zh-CN"/>
        </w:rPr>
        <w:t xml:space="preserve"> is only overlapping with the </w:t>
      </w:r>
      <w:proofErr w:type="spellStart"/>
      <w:r w:rsidR="00AD0D50">
        <w:rPr>
          <w:rFonts w:eastAsia="宋体"/>
          <w:sz w:val="22"/>
          <w:szCs w:val="22"/>
          <w:lang w:eastAsia="zh-CN"/>
        </w:rPr>
        <w:t>PUSCH</w:t>
      </w:r>
      <w:proofErr w:type="spellEnd"/>
      <w:r w:rsidR="00AD0D50">
        <w:rPr>
          <w:rFonts w:eastAsia="宋体"/>
          <w:sz w:val="22"/>
          <w:szCs w:val="22"/>
          <w:lang w:eastAsia="zh-CN"/>
        </w:rPr>
        <w:t xml:space="preserve"> 1. Then, given that </w:t>
      </w:r>
      <w:proofErr w:type="spellStart"/>
      <w:r w:rsidR="00AD0D50" w:rsidRPr="0057072E">
        <w:rPr>
          <w:i/>
          <w:iCs/>
          <w:sz w:val="22"/>
          <w:szCs w:val="22"/>
        </w:rPr>
        <w:t>lch-basedPrioritization</w:t>
      </w:r>
      <w:proofErr w:type="spellEnd"/>
      <w:r w:rsidR="00AD0D50">
        <w:rPr>
          <w:i/>
          <w:iCs/>
          <w:sz w:val="22"/>
          <w:szCs w:val="22"/>
        </w:rPr>
        <w:t xml:space="preserve"> </w:t>
      </w:r>
      <w:r w:rsidR="00AD0D50">
        <w:rPr>
          <w:iCs/>
          <w:sz w:val="22"/>
          <w:szCs w:val="22"/>
        </w:rPr>
        <w:t xml:space="preserve">is not configured, the MAC entity should choose either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1 or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at the moment of </w:t>
      </w:r>
      <w:proofErr w:type="spellStart"/>
      <w:r w:rsidR="00AD0D50">
        <w:rPr>
          <w:iCs/>
          <w:sz w:val="22"/>
          <w:szCs w:val="22"/>
        </w:rPr>
        <w:t>T1</w:t>
      </w:r>
      <w:proofErr w:type="spellEnd"/>
      <w:r w:rsidR="00AD0D50">
        <w:rPr>
          <w:iCs/>
          <w:sz w:val="22"/>
          <w:szCs w:val="22"/>
        </w:rPr>
        <w:t xml:space="preserve">. If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1 is chosen, then the MAC entity will generate a MAC </w:t>
      </w:r>
      <w:proofErr w:type="spellStart"/>
      <w:r w:rsidR="00AD0D50">
        <w:rPr>
          <w:iCs/>
          <w:sz w:val="22"/>
          <w:szCs w:val="22"/>
        </w:rPr>
        <w:t>PDU</w:t>
      </w:r>
      <w:proofErr w:type="spellEnd"/>
      <w:r w:rsidR="00AD0D50">
        <w:rPr>
          <w:iCs/>
          <w:sz w:val="22"/>
          <w:szCs w:val="22"/>
        </w:rPr>
        <w:t xml:space="preserve"> for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1 even though there is no available UP data with </w:t>
      </w:r>
      <w:proofErr w:type="spellStart"/>
      <w:r w:rsidR="00AD0D50">
        <w:rPr>
          <w:iCs/>
          <w:sz w:val="22"/>
          <w:szCs w:val="22"/>
        </w:rPr>
        <w:t>Rel</w:t>
      </w:r>
      <w:proofErr w:type="spellEnd"/>
      <w:r w:rsidR="00AD0D50">
        <w:rPr>
          <w:iCs/>
          <w:sz w:val="22"/>
          <w:szCs w:val="22"/>
        </w:rPr>
        <w:t xml:space="preserve">-16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skipping feature, and will not deliver a MAC </w:t>
      </w:r>
      <w:proofErr w:type="spellStart"/>
      <w:r w:rsidR="00AD0D50">
        <w:rPr>
          <w:iCs/>
          <w:sz w:val="22"/>
          <w:szCs w:val="22"/>
        </w:rPr>
        <w:t>PDU</w:t>
      </w:r>
      <w:proofErr w:type="spellEnd"/>
      <w:r w:rsidR="00AD0D50">
        <w:rPr>
          <w:iCs/>
          <w:sz w:val="22"/>
          <w:szCs w:val="22"/>
        </w:rPr>
        <w:t xml:space="preserve"> for CG </w:t>
      </w:r>
      <w:proofErr w:type="spellStart"/>
      <w:r w:rsidR="00AD0D50">
        <w:rPr>
          <w:iCs/>
          <w:sz w:val="22"/>
          <w:szCs w:val="22"/>
        </w:rPr>
        <w:lastRenderedPageBreak/>
        <w:t>PUSCH</w:t>
      </w:r>
      <w:proofErr w:type="spellEnd"/>
      <w:r w:rsidR="00AD0D50">
        <w:rPr>
          <w:iCs/>
          <w:sz w:val="22"/>
          <w:szCs w:val="22"/>
        </w:rPr>
        <w:t xml:space="preserve"> 2. Consequently, at the </w:t>
      </w:r>
      <w:proofErr w:type="spellStart"/>
      <w:r w:rsidR="00AD0D50">
        <w:rPr>
          <w:iCs/>
          <w:sz w:val="22"/>
          <w:szCs w:val="22"/>
        </w:rPr>
        <w:t>gNB</w:t>
      </w:r>
      <w:proofErr w:type="spellEnd"/>
      <w:r w:rsidR="00AD0D50">
        <w:rPr>
          <w:iCs/>
          <w:sz w:val="22"/>
          <w:szCs w:val="22"/>
        </w:rPr>
        <w:t xml:space="preserve"> side, since </w:t>
      </w:r>
      <w:proofErr w:type="spellStart"/>
      <w:r w:rsidR="00AD0D50">
        <w:rPr>
          <w:iCs/>
          <w:sz w:val="22"/>
          <w:szCs w:val="22"/>
        </w:rPr>
        <w:t>Rel</w:t>
      </w:r>
      <w:proofErr w:type="spellEnd"/>
      <w:r w:rsidR="00AD0D50">
        <w:rPr>
          <w:iCs/>
          <w:sz w:val="22"/>
          <w:szCs w:val="22"/>
        </w:rPr>
        <w:t xml:space="preserve">-16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skipping is enabled, the </w:t>
      </w:r>
      <w:proofErr w:type="spellStart"/>
      <w:r w:rsidR="00AD0D50">
        <w:rPr>
          <w:iCs/>
          <w:sz w:val="22"/>
          <w:szCs w:val="22"/>
        </w:rPr>
        <w:t>gNB</w:t>
      </w:r>
      <w:proofErr w:type="spellEnd"/>
      <w:r w:rsidR="00AD0D50">
        <w:rPr>
          <w:iCs/>
          <w:sz w:val="22"/>
          <w:szCs w:val="22"/>
        </w:rPr>
        <w:t xml:space="preserve"> may </w:t>
      </w:r>
      <w:r w:rsidR="0034407D">
        <w:rPr>
          <w:iCs/>
          <w:sz w:val="22"/>
          <w:szCs w:val="22"/>
        </w:rPr>
        <w:t xml:space="preserve">successfully </w:t>
      </w:r>
      <w:r w:rsidR="00AD0D50">
        <w:rPr>
          <w:iCs/>
          <w:sz w:val="22"/>
          <w:szCs w:val="22"/>
        </w:rPr>
        <w:t xml:space="preserve">decode the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1 assuming the UCI has been multiplex</w:t>
      </w:r>
      <w:r w:rsidR="00214CAC">
        <w:rPr>
          <w:iCs/>
          <w:sz w:val="22"/>
          <w:szCs w:val="22"/>
        </w:rPr>
        <w:t>ed</w:t>
      </w:r>
      <w:r w:rsidR="00AD0D50">
        <w:rPr>
          <w:iCs/>
          <w:sz w:val="22"/>
          <w:szCs w:val="22"/>
        </w:rPr>
        <w:t xml:space="preserve"> on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and will not detect/decode the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and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2. </w:t>
      </w:r>
    </w:p>
    <w:p w14:paraId="61BC89B2" w14:textId="0B4207E5" w:rsidR="00A645E0" w:rsidRDefault="00E60120" w:rsidP="006B241D">
      <w:pPr>
        <w:adjustRightInd w:val="0"/>
        <w:snapToGrid w:val="0"/>
        <w:spacing w:before="120" w:after="12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Similarly, </w:t>
      </w:r>
      <w:r w:rsidR="00AD21B1">
        <w:rPr>
          <w:iCs/>
          <w:sz w:val="22"/>
          <w:szCs w:val="22"/>
        </w:rPr>
        <w:t>i</w:t>
      </w:r>
      <w:r w:rsidR="00AD0D50">
        <w:rPr>
          <w:iCs/>
          <w:sz w:val="22"/>
          <w:szCs w:val="22"/>
        </w:rPr>
        <w:t xml:space="preserve">f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664597">
        <w:rPr>
          <w:iCs/>
          <w:sz w:val="22"/>
          <w:szCs w:val="22"/>
        </w:rPr>
        <w:t xml:space="preserve"> 2</w:t>
      </w:r>
      <w:r w:rsidR="00AD0D50">
        <w:rPr>
          <w:iCs/>
          <w:sz w:val="22"/>
          <w:szCs w:val="22"/>
        </w:rPr>
        <w:t xml:space="preserve"> is chosen, then the MAC entity will </w:t>
      </w:r>
      <w:r w:rsidR="007F1E98">
        <w:rPr>
          <w:iCs/>
          <w:sz w:val="22"/>
          <w:szCs w:val="22"/>
        </w:rPr>
        <w:t xml:space="preserve">only </w:t>
      </w:r>
      <w:r w:rsidR="00AD0D50">
        <w:rPr>
          <w:iCs/>
          <w:sz w:val="22"/>
          <w:szCs w:val="22"/>
        </w:rPr>
        <w:t xml:space="preserve">generate a MAC </w:t>
      </w:r>
      <w:proofErr w:type="spellStart"/>
      <w:r w:rsidR="00AD0D50">
        <w:rPr>
          <w:iCs/>
          <w:sz w:val="22"/>
          <w:szCs w:val="22"/>
        </w:rPr>
        <w:t>PDU</w:t>
      </w:r>
      <w:proofErr w:type="spellEnd"/>
      <w:r w:rsidR="00AD0D50">
        <w:rPr>
          <w:iCs/>
          <w:sz w:val="22"/>
          <w:szCs w:val="22"/>
        </w:rPr>
        <w:t xml:space="preserve"> for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</w:t>
      </w:r>
      <w:r w:rsidR="00577356">
        <w:rPr>
          <w:iCs/>
          <w:sz w:val="22"/>
          <w:szCs w:val="22"/>
        </w:rPr>
        <w:t>2</w:t>
      </w:r>
      <w:r w:rsidR="00AD0D50">
        <w:rPr>
          <w:iCs/>
          <w:sz w:val="22"/>
          <w:szCs w:val="22"/>
        </w:rPr>
        <w:t xml:space="preserve"> </w:t>
      </w:r>
      <w:r w:rsidR="00085455">
        <w:rPr>
          <w:iCs/>
          <w:sz w:val="22"/>
          <w:szCs w:val="22"/>
        </w:rPr>
        <w:t>if</w:t>
      </w:r>
      <w:r w:rsidR="00AD0D50">
        <w:rPr>
          <w:iCs/>
          <w:sz w:val="22"/>
          <w:szCs w:val="22"/>
        </w:rPr>
        <w:t xml:space="preserve"> there is available UP data, and</w:t>
      </w:r>
      <w:r w:rsidR="00E50026">
        <w:rPr>
          <w:iCs/>
          <w:sz w:val="22"/>
          <w:szCs w:val="22"/>
        </w:rPr>
        <w:t xml:space="preserve"> transmit</w:t>
      </w:r>
      <w:r w:rsidR="00936CFF">
        <w:rPr>
          <w:iCs/>
          <w:sz w:val="22"/>
          <w:szCs w:val="22"/>
        </w:rPr>
        <w:t xml:space="preserve"> UCI on </w:t>
      </w:r>
      <w:proofErr w:type="spellStart"/>
      <w:r w:rsidR="00936CFF">
        <w:rPr>
          <w:iCs/>
          <w:sz w:val="22"/>
          <w:szCs w:val="22"/>
        </w:rPr>
        <w:t>PUCCH</w:t>
      </w:r>
      <w:proofErr w:type="spellEnd"/>
      <w:r w:rsidR="00936CFF">
        <w:rPr>
          <w:iCs/>
          <w:sz w:val="22"/>
          <w:szCs w:val="22"/>
        </w:rPr>
        <w:t xml:space="preserve"> since timeline condition is permitted (i.e. moment </w:t>
      </w:r>
      <w:proofErr w:type="spellStart"/>
      <w:r w:rsidR="00936CFF">
        <w:rPr>
          <w:iCs/>
          <w:sz w:val="22"/>
          <w:szCs w:val="22"/>
        </w:rPr>
        <w:t>T0</w:t>
      </w:r>
      <w:proofErr w:type="spellEnd"/>
      <w:r w:rsidR="00936CFF">
        <w:rPr>
          <w:iCs/>
          <w:sz w:val="22"/>
          <w:szCs w:val="22"/>
        </w:rPr>
        <w:t xml:space="preserve"> is prior to moment </w:t>
      </w:r>
      <w:proofErr w:type="spellStart"/>
      <w:r w:rsidR="00936CFF">
        <w:rPr>
          <w:iCs/>
          <w:sz w:val="22"/>
          <w:szCs w:val="22"/>
        </w:rPr>
        <w:t>T2</w:t>
      </w:r>
      <w:proofErr w:type="spellEnd"/>
      <w:r w:rsidR="00936CFF">
        <w:rPr>
          <w:iCs/>
          <w:sz w:val="22"/>
          <w:szCs w:val="22"/>
        </w:rPr>
        <w:t xml:space="preserve">) according to the </w:t>
      </w:r>
      <w:proofErr w:type="spellStart"/>
      <w:r w:rsidR="00936CFF">
        <w:rPr>
          <w:iCs/>
          <w:sz w:val="22"/>
          <w:szCs w:val="22"/>
        </w:rPr>
        <w:t>RAN1</w:t>
      </w:r>
      <w:proofErr w:type="spellEnd"/>
      <w:r w:rsidR="00936CFF">
        <w:rPr>
          <w:iCs/>
          <w:sz w:val="22"/>
          <w:szCs w:val="22"/>
        </w:rPr>
        <w:t xml:space="preserve"> agreement in </w:t>
      </w:r>
      <w:r w:rsidR="00A369D8">
        <w:rPr>
          <w:iCs/>
          <w:sz w:val="22"/>
          <w:szCs w:val="22"/>
        </w:rPr>
        <w:t xml:space="preserve">the LS </w:t>
      </w:r>
      <w:proofErr w:type="spellStart"/>
      <w:r w:rsidR="00A369D8">
        <w:rPr>
          <w:iCs/>
          <w:sz w:val="22"/>
          <w:szCs w:val="22"/>
        </w:rPr>
        <w:t>R1</w:t>
      </w:r>
      <w:proofErr w:type="spellEnd"/>
      <w:r w:rsidR="00A369D8">
        <w:rPr>
          <w:iCs/>
          <w:sz w:val="22"/>
          <w:szCs w:val="22"/>
        </w:rPr>
        <w:t>-2102249 [</w:t>
      </w:r>
      <w:r w:rsidR="00441480">
        <w:rPr>
          <w:iCs/>
          <w:sz w:val="22"/>
          <w:szCs w:val="22"/>
        </w:rPr>
        <w:t>3</w:t>
      </w:r>
      <w:r w:rsidR="00A369D8">
        <w:rPr>
          <w:iCs/>
          <w:sz w:val="22"/>
          <w:szCs w:val="22"/>
        </w:rPr>
        <w:t>]</w:t>
      </w:r>
      <w:r w:rsidR="00AD0D50">
        <w:rPr>
          <w:iCs/>
          <w:sz w:val="22"/>
          <w:szCs w:val="22"/>
        </w:rPr>
        <w:t xml:space="preserve">. Consequently, at the </w:t>
      </w:r>
      <w:proofErr w:type="spellStart"/>
      <w:r w:rsidR="00AD0D50">
        <w:rPr>
          <w:iCs/>
          <w:sz w:val="22"/>
          <w:szCs w:val="22"/>
        </w:rPr>
        <w:t>gNB</w:t>
      </w:r>
      <w:proofErr w:type="spellEnd"/>
      <w:r w:rsidR="00AD0D50">
        <w:rPr>
          <w:iCs/>
          <w:sz w:val="22"/>
          <w:szCs w:val="22"/>
        </w:rPr>
        <w:t xml:space="preserve"> side, since </w:t>
      </w:r>
      <w:proofErr w:type="spellStart"/>
      <w:r w:rsidR="00AD0D50">
        <w:rPr>
          <w:iCs/>
          <w:sz w:val="22"/>
          <w:szCs w:val="22"/>
        </w:rPr>
        <w:t>Rel</w:t>
      </w:r>
      <w:proofErr w:type="spellEnd"/>
      <w:r w:rsidR="00AD0D50">
        <w:rPr>
          <w:iCs/>
          <w:sz w:val="22"/>
          <w:szCs w:val="22"/>
        </w:rPr>
        <w:t xml:space="preserve">-16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skipping is enabled, the </w:t>
      </w:r>
      <w:proofErr w:type="spellStart"/>
      <w:r w:rsidR="00AD0D50">
        <w:rPr>
          <w:iCs/>
          <w:sz w:val="22"/>
          <w:szCs w:val="22"/>
        </w:rPr>
        <w:t>gNB</w:t>
      </w:r>
      <w:proofErr w:type="spellEnd"/>
      <w:r w:rsidR="00AD0D50">
        <w:rPr>
          <w:iCs/>
          <w:sz w:val="22"/>
          <w:szCs w:val="22"/>
        </w:rPr>
        <w:t xml:space="preserve"> may </w:t>
      </w:r>
      <w:r w:rsidR="00A754FF">
        <w:rPr>
          <w:iCs/>
          <w:sz w:val="22"/>
          <w:szCs w:val="22"/>
        </w:rPr>
        <w:t xml:space="preserve">firstly </w:t>
      </w:r>
      <w:r w:rsidR="00AD0D50">
        <w:rPr>
          <w:iCs/>
          <w:sz w:val="22"/>
          <w:szCs w:val="22"/>
        </w:rPr>
        <w:t xml:space="preserve">decode the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AD0D50">
        <w:rPr>
          <w:iCs/>
          <w:sz w:val="22"/>
          <w:szCs w:val="22"/>
        </w:rPr>
        <w:t xml:space="preserve"> 1 assuming the UCI has been multiplex</w:t>
      </w:r>
      <w:r w:rsidR="000C1167">
        <w:rPr>
          <w:iCs/>
          <w:sz w:val="22"/>
          <w:szCs w:val="22"/>
        </w:rPr>
        <w:t>ed</w:t>
      </w:r>
      <w:r w:rsidR="00AD0D50">
        <w:rPr>
          <w:iCs/>
          <w:sz w:val="22"/>
          <w:szCs w:val="22"/>
        </w:rPr>
        <w:t xml:space="preserve"> on CG </w:t>
      </w:r>
      <w:proofErr w:type="spellStart"/>
      <w:r w:rsidR="00AD0D50">
        <w:rPr>
          <w:iCs/>
          <w:sz w:val="22"/>
          <w:szCs w:val="22"/>
        </w:rPr>
        <w:t>PUSCH</w:t>
      </w:r>
      <w:proofErr w:type="spellEnd"/>
      <w:r w:rsidR="0079107D">
        <w:rPr>
          <w:iCs/>
          <w:sz w:val="22"/>
          <w:szCs w:val="22"/>
        </w:rPr>
        <w:t xml:space="preserve">. </w:t>
      </w:r>
      <w:r w:rsidR="000E5CC5">
        <w:rPr>
          <w:iCs/>
          <w:sz w:val="22"/>
          <w:szCs w:val="22"/>
        </w:rPr>
        <w:t>As</w:t>
      </w:r>
      <w:r w:rsidR="0079107D">
        <w:rPr>
          <w:iCs/>
          <w:sz w:val="22"/>
          <w:szCs w:val="22"/>
        </w:rPr>
        <w:t xml:space="preserve"> no TB can successfully </w:t>
      </w:r>
      <w:r w:rsidR="004F7EBE">
        <w:rPr>
          <w:iCs/>
          <w:sz w:val="22"/>
          <w:szCs w:val="22"/>
        </w:rPr>
        <w:t xml:space="preserve">be </w:t>
      </w:r>
      <w:r w:rsidR="0079107D">
        <w:rPr>
          <w:iCs/>
          <w:sz w:val="22"/>
          <w:szCs w:val="22"/>
        </w:rPr>
        <w:t>decode</w:t>
      </w:r>
      <w:r w:rsidR="00A645E0">
        <w:rPr>
          <w:iCs/>
          <w:sz w:val="22"/>
          <w:szCs w:val="22"/>
        </w:rPr>
        <w:t>d</w:t>
      </w:r>
      <w:r w:rsidR="0079107D">
        <w:rPr>
          <w:iCs/>
          <w:sz w:val="22"/>
          <w:szCs w:val="22"/>
        </w:rPr>
        <w:t xml:space="preserve"> on CG </w:t>
      </w:r>
      <w:proofErr w:type="spellStart"/>
      <w:r w:rsidR="0079107D">
        <w:rPr>
          <w:iCs/>
          <w:sz w:val="22"/>
          <w:szCs w:val="22"/>
        </w:rPr>
        <w:t>PUSCH</w:t>
      </w:r>
      <w:proofErr w:type="spellEnd"/>
      <w:r w:rsidR="0079107D">
        <w:rPr>
          <w:iCs/>
          <w:sz w:val="22"/>
          <w:szCs w:val="22"/>
        </w:rPr>
        <w:t xml:space="preserve"> 1, the </w:t>
      </w:r>
      <w:proofErr w:type="spellStart"/>
      <w:r w:rsidR="0079107D">
        <w:rPr>
          <w:iCs/>
          <w:sz w:val="22"/>
          <w:szCs w:val="22"/>
        </w:rPr>
        <w:t>gNB</w:t>
      </w:r>
      <w:proofErr w:type="spellEnd"/>
      <w:r w:rsidR="0079107D">
        <w:rPr>
          <w:iCs/>
          <w:sz w:val="22"/>
          <w:szCs w:val="22"/>
        </w:rPr>
        <w:t xml:space="preserve"> may secondly detect/decode the </w:t>
      </w:r>
      <w:proofErr w:type="spellStart"/>
      <w:r w:rsidR="0079107D">
        <w:rPr>
          <w:iCs/>
          <w:sz w:val="22"/>
          <w:szCs w:val="22"/>
        </w:rPr>
        <w:t>PUCCH</w:t>
      </w:r>
      <w:proofErr w:type="spellEnd"/>
      <w:r w:rsidR="0079107D">
        <w:rPr>
          <w:iCs/>
          <w:sz w:val="22"/>
          <w:szCs w:val="22"/>
        </w:rPr>
        <w:t xml:space="preserve"> and thirdly decode the CG </w:t>
      </w:r>
      <w:proofErr w:type="spellStart"/>
      <w:r w:rsidR="0079107D">
        <w:rPr>
          <w:iCs/>
          <w:sz w:val="22"/>
          <w:szCs w:val="22"/>
        </w:rPr>
        <w:t>PUSCH</w:t>
      </w:r>
      <w:proofErr w:type="spellEnd"/>
      <w:r w:rsidR="0079107D">
        <w:rPr>
          <w:iCs/>
          <w:sz w:val="22"/>
          <w:szCs w:val="22"/>
        </w:rPr>
        <w:t xml:space="preserve"> 2.</w:t>
      </w:r>
    </w:p>
    <w:p w14:paraId="5BC2A713" w14:textId="78364354" w:rsidR="00C621B8" w:rsidRDefault="00BD4E87" w:rsidP="00C621B8">
      <w:pPr>
        <w:adjustRightInd w:val="0"/>
        <w:snapToGrid w:val="0"/>
        <w:spacing w:before="120" w:after="0"/>
        <w:jc w:val="center"/>
      </w:pPr>
      <w:r>
        <w:object w:dxaOrig="9735" w:dyaOrig="3766" w14:anchorId="55906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65pt;height:141.5pt" o:ole="">
            <v:imagedata r:id="rId12" o:title=""/>
          </v:shape>
          <o:OLEObject Type="Embed" ProgID="Visio.Drawing.15" ShapeID="_x0000_i1025" DrawAspect="Content" ObjectID="_1678863171" r:id="rId13"/>
        </w:object>
      </w:r>
    </w:p>
    <w:p w14:paraId="651E8AFD" w14:textId="3DF87AE4" w:rsidR="00C621B8" w:rsidRPr="00C621B8" w:rsidRDefault="00C621B8" w:rsidP="00B504E7">
      <w:pPr>
        <w:adjustRightInd w:val="0"/>
        <w:snapToGrid w:val="0"/>
        <w:spacing w:after="120"/>
        <w:jc w:val="center"/>
        <w:rPr>
          <w:rFonts w:eastAsia="宋体"/>
          <w:iCs/>
          <w:szCs w:val="22"/>
          <w:lang w:eastAsia="zh-CN"/>
        </w:rPr>
      </w:pPr>
      <w:r w:rsidRPr="00C621B8">
        <w:rPr>
          <w:rFonts w:eastAsia="宋体" w:hint="eastAsia"/>
          <w:iCs/>
          <w:szCs w:val="22"/>
          <w:lang w:eastAsia="zh-CN"/>
        </w:rPr>
        <w:t>F</w:t>
      </w:r>
      <w:r w:rsidRPr="00C621B8">
        <w:rPr>
          <w:rFonts w:eastAsia="宋体"/>
          <w:iCs/>
          <w:szCs w:val="22"/>
          <w:lang w:eastAsia="zh-CN"/>
        </w:rPr>
        <w:t xml:space="preserve">igure 1: </w:t>
      </w:r>
      <w:r w:rsidRPr="00C621B8">
        <w:rPr>
          <w:szCs w:val="22"/>
        </w:rPr>
        <w:t xml:space="preserve">UCI overlapping with only one of overlapped CG </w:t>
      </w:r>
      <w:proofErr w:type="spellStart"/>
      <w:r w:rsidRPr="00C621B8">
        <w:rPr>
          <w:szCs w:val="22"/>
        </w:rPr>
        <w:t>PUSCHs</w:t>
      </w:r>
      <w:proofErr w:type="spellEnd"/>
    </w:p>
    <w:p w14:paraId="14735761" w14:textId="6C24E7F9" w:rsidR="00EE4079" w:rsidRDefault="00A645E0" w:rsidP="00B504E7">
      <w:pPr>
        <w:adjustRightInd w:val="0"/>
        <w:snapToGrid w:val="0"/>
        <w:spacing w:before="120" w:after="120"/>
        <w:jc w:val="both"/>
        <w:rPr>
          <w:rFonts w:eastAsia="宋体"/>
          <w:iCs/>
          <w:sz w:val="22"/>
          <w:szCs w:val="22"/>
          <w:lang w:eastAsia="zh-CN"/>
        </w:rPr>
      </w:pPr>
      <w:r w:rsidRPr="00A645E0">
        <w:rPr>
          <w:rFonts w:eastAsia="宋体"/>
          <w:iCs/>
          <w:sz w:val="22"/>
          <w:szCs w:val="22"/>
          <w:lang w:eastAsia="zh-CN"/>
        </w:rPr>
        <w:t>Based on the an</w:t>
      </w:r>
      <w:r>
        <w:rPr>
          <w:rFonts w:eastAsia="宋体"/>
          <w:iCs/>
          <w:sz w:val="22"/>
          <w:szCs w:val="22"/>
          <w:lang w:eastAsia="zh-CN"/>
        </w:rPr>
        <w:t>a</w:t>
      </w:r>
      <w:r w:rsidRPr="00A645E0">
        <w:rPr>
          <w:rFonts w:eastAsia="宋体"/>
          <w:iCs/>
          <w:sz w:val="22"/>
          <w:szCs w:val="22"/>
          <w:lang w:eastAsia="zh-CN"/>
        </w:rPr>
        <w:t>lysis</w:t>
      </w:r>
      <w:r>
        <w:rPr>
          <w:rFonts w:eastAsia="宋体"/>
          <w:iCs/>
          <w:sz w:val="22"/>
          <w:szCs w:val="22"/>
          <w:lang w:eastAsia="zh-CN"/>
        </w:rPr>
        <w:t xml:space="preserve"> above, double decoding can be avoided</w:t>
      </w:r>
      <w:r w:rsidR="004F7EBE">
        <w:rPr>
          <w:rFonts w:eastAsia="宋体"/>
          <w:iCs/>
          <w:sz w:val="22"/>
          <w:szCs w:val="22"/>
          <w:lang w:eastAsia="zh-CN"/>
        </w:rPr>
        <w:t xml:space="preserve"> if UE selects CG </w:t>
      </w:r>
      <w:proofErr w:type="spellStart"/>
      <w:r w:rsidR="004F7EBE">
        <w:rPr>
          <w:rFonts w:eastAsia="宋体"/>
          <w:iCs/>
          <w:sz w:val="22"/>
          <w:szCs w:val="22"/>
          <w:lang w:eastAsia="zh-CN"/>
        </w:rPr>
        <w:t>PUSCH</w:t>
      </w:r>
      <w:proofErr w:type="spellEnd"/>
      <w:r w:rsidR="004F7EBE">
        <w:rPr>
          <w:rFonts w:eastAsia="宋体"/>
          <w:iCs/>
          <w:sz w:val="22"/>
          <w:szCs w:val="22"/>
          <w:lang w:eastAsia="zh-CN"/>
        </w:rPr>
        <w:t xml:space="preserve"> 1 which is overlapping with </w:t>
      </w:r>
      <w:proofErr w:type="spellStart"/>
      <w:r w:rsidR="004F7EBE">
        <w:rPr>
          <w:rFonts w:eastAsia="宋体"/>
          <w:iCs/>
          <w:sz w:val="22"/>
          <w:szCs w:val="22"/>
          <w:lang w:eastAsia="zh-CN"/>
        </w:rPr>
        <w:t>PUCCH</w:t>
      </w:r>
      <w:proofErr w:type="spellEnd"/>
      <w:r w:rsidR="004F7EBE">
        <w:rPr>
          <w:rFonts w:eastAsia="宋体"/>
          <w:iCs/>
          <w:sz w:val="22"/>
          <w:szCs w:val="22"/>
          <w:lang w:eastAsia="zh-CN"/>
        </w:rPr>
        <w:t xml:space="preserve">. In this sense, it might be better to specify that the UE shall select the </w:t>
      </w:r>
      <w:r w:rsidR="004F7EBE" w:rsidRPr="0057072E">
        <w:rPr>
          <w:sz w:val="22"/>
          <w:szCs w:val="22"/>
        </w:rPr>
        <w:t>configured uplink grant</w:t>
      </w:r>
      <w:r w:rsidR="004F7EBE">
        <w:rPr>
          <w:sz w:val="22"/>
          <w:szCs w:val="22"/>
        </w:rPr>
        <w:t xml:space="preserve">, with which the </w:t>
      </w:r>
      <w:proofErr w:type="spellStart"/>
      <w:r w:rsidR="004F7EBE">
        <w:rPr>
          <w:sz w:val="22"/>
          <w:szCs w:val="22"/>
        </w:rPr>
        <w:t>PUCCH</w:t>
      </w:r>
      <w:proofErr w:type="spellEnd"/>
      <w:r w:rsidR="004F7EBE">
        <w:rPr>
          <w:sz w:val="22"/>
          <w:szCs w:val="22"/>
        </w:rPr>
        <w:t xml:space="preserve"> is only overlapping, if </w:t>
      </w:r>
      <w:r w:rsidR="004F7EBE" w:rsidRPr="0057072E">
        <w:rPr>
          <w:sz w:val="22"/>
          <w:szCs w:val="22"/>
        </w:rPr>
        <w:t xml:space="preserve">there is overlapping </w:t>
      </w:r>
      <w:proofErr w:type="spellStart"/>
      <w:r w:rsidR="004F7EBE" w:rsidRPr="0057072E">
        <w:rPr>
          <w:sz w:val="22"/>
          <w:szCs w:val="22"/>
        </w:rPr>
        <w:t>PUSCH</w:t>
      </w:r>
      <w:proofErr w:type="spellEnd"/>
      <w:r w:rsidR="004F7EBE" w:rsidRPr="0057072E">
        <w:rPr>
          <w:sz w:val="22"/>
          <w:szCs w:val="22"/>
        </w:rPr>
        <w:t xml:space="preserve"> duration of at least two configured uplink grants</w:t>
      </w:r>
      <w:r w:rsidR="004F7EBE">
        <w:rPr>
          <w:rFonts w:eastAsia="宋体"/>
          <w:iCs/>
          <w:sz w:val="22"/>
          <w:szCs w:val="22"/>
          <w:lang w:eastAsia="zh-CN"/>
        </w:rPr>
        <w:t xml:space="preserve">. </w:t>
      </w:r>
      <w:r w:rsidR="00C621B8">
        <w:rPr>
          <w:rFonts w:eastAsia="宋体"/>
          <w:iCs/>
          <w:sz w:val="22"/>
          <w:szCs w:val="22"/>
          <w:lang w:eastAsia="zh-CN"/>
        </w:rPr>
        <w:t>However, considering</w:t>
      </w:r>
      <w:r w:rsidR="00B504E7">
        <w:rPr>
          <w:rFonts w:eastAsia="宋体"/>
          <w:iCs/>
          <w:sz w:val="22"/>
          <w:szCs w:val="22"/>
          <w:lang w:eastAsia="zh-CN"/>
        </w:rPr>
        <w:t xml:space="preserve"> this intended </w:t>
      </w:r>
      <w:proofErr w:type="spellStart"/>
      <w:r w:rsidR="00B504E7">
        <w:rPr>
          <w:rFonts w:eastAsia="宋体"/>
          <w:iCs/>
          <w:sz w:val="22"/>
          <w:szCs w:val="22"/>
          <w:lang w:eastAsia="zh-CN"/>
        </w:rPr>
        <w:t>behavior</w:t>
      </w:r>
      <w:proofErr w:type="spellEnd"/>
      <w:r w:rsidR="00B504E7">
        <w:rPr>
          <w:rFonts w:eastAsia="宋体"/>
          <w:iCs/>
          <w:sz w:val="22"/>
          <w:szCs w:val="22"/>
          <w:lang w:eastAsia="zh-CN"/>
        </w:rPr>
        <w:t xml:space="preserve"> is also one kind of UE implementation, we think the UE by</w:t>
      </w:r>
      <w:r w:rsidR="00833729" w:rsidRPr="00833729">
        <w:rPr>
          <w:rFonts w:eastAsia="宋体"/>
          <w:iCs/>
          <w:sz w:val="22"/>
          <w:szCs w:val="22"/>
          <w:lang w:eastAsia="zh-CN"/>
        </w:rPr>
        <w:t xml:space="preserve"> </w:t>
      </w:r>
      <w:r w:rsidR="00833729">
        <w:rPr>
          <w:rFonts w:eastAsia="宋体"/>
          <w:iCs/>
          <w:sz w:val="22"/>
          <w:szCs w:val="22"/>
          <w:lang w:eastAsia="zh-CN"/>
        </w:rPr>
        <w:t>smart</w:t>
      </w:r>
      <w:r w:rsidR="00B504E7">
        <w:rPr>
          <w:rFonts w:eastAsia="宋体"/>
          <w:iCs/>
          <w:sz w:val="22"/>
          <w:szCs w:val="22"/>
          <w:lang w:eastAsia="zh-CN"/>
        </w:rPr>
        <w:t xml:space="preserve"> implementation </w:t>
      </w:r>
      <w:r w:rsidR="00167831">
        <w:rPr>
          <w:rFonts w:eastAsia="宋体"/>
          <w:iCs/>
          <w:sz w:val="22"/>
          <w:szCs w:val="22"/>
          <w:lang w:eastAsia="zh-CN"/>
        </w:rPr>
        <w:t xml:space="preserve">can choose the CG </w:t>
      </w:r>
      <w:proofErr w:type="spellStart"/>
      <w:r w:rsidR="00167831">
        <w:rPr>
          <w:rFonts w:eastAsia="宋体"/>
          <w:iCs/>
          <w:sz w:val="22"/>
          <w:szCs w:val="22"/>
          <w:lang w:eastAsia="zh-CN"/>
        </w:rPr>
        <w:t>PUSCH</w:t>
      </w:r>
      <w:proofErr w:type="spellEnd"/>
      <w:r w:rsidR="00167831">
        <w:rPr>
          <w:rFonts w:eastAsia="宋体"/>
          <w:iCs/>
          <w:sz w:val="22"/>
          <w:szCs w:val="22"/>
          <w:lang w:eastAsia="zh-CN"/>
        </w:rPr>
        <w:t xml:space="preserve"> overlapping with UCI, which </w:t>
      </w:r>
      <w:r w:rsidR="005871D7">
        <w:rPr>
          <w:rFonts w:eastAsia="宋体"/>
          <w:iCs/>
          <w:sz w:val="22"/>
          <w:szCs w:val="22"/>
          <w:lang w:eastAsia="zh-CN"/>
        </w:rPr>
        <w:t xml:space="preserve">will not </w:t>
      </w:r>
      <w:r w:rsidR="00167831">
        <w:rPr>
          <w:rFonts w:eastAsia="宋体"/>
          <w:iCs/>
          <w:sz w:val="22"/>
          <w:szCs w:val="22"/>
          <w:lang w:eastAsia="zh-CN"/>
        </w:rPr>
        <w:t>lead to</w:t>
      </w:r>
      <w:r w:rsidR="00221DFB">
        <w:rPr>
          <w:rFonts w:eastAsia="宋体"/>
          <w:iCs/>
          <w:sz w:val="22"/>
          <w:szCs w:val="22"/>
          <w:lang w:eastAsia="zh-CN"/>
        </w:rPr>
        <w:t xml:space="preserve"> </w:t>
      </w:r>
      <w:r w:rsidR="00167831">
        <w:rPr>
          <w:rFonts w:eastAsia="宋体"/>
          <w:iCs/>
          <w:sz w:val="22"/>
          <w:szCs w:val="22"/>
          <w:lang w:eastAsia="zh-CN"/>
        </w:rPr>
        <w:t xml:space="preserve">spec impact and no NBC issue. </w:t>
      </w:r>
      <w:r w:rsidR="00EE4079">
        <w:rPr>
          <w:rFonts w:eastAsia="宋体"/>
          <w:iCs/>
          <w:sz w:val="22"/>
          <w:szCs w:val="22"/>
          <w:lang w:eastAsia="zh-CN"/>
        </w:rPr>
        <w:t>Therefore, we propose,</w:t>
      </w:r>
    </w:p>
    <w:p w14:paraId="6DB238B7" w14:textId="48857963" w:rsidR="00522D09" w:rsidRDefault="00522D09" w:rsidP="00347904">
      <w:pPr>
        <w:spacing w:after="240"/>
        <w:jc w:val="both"/>
        <w:rPr>
          <w:b/>
          <w:sz w:val="22"/>
          <w:szCs w:val="22"/>
        </w:rPr>
      </w:pPr>
      <w:r w:rsidRPr="007E1539">
        <w:rPr>
          <w:b/>
          <w:sz w:val="22"/>
          <w:szCs w:val="22"/>
        </w:rPr>
        <w:t>Proposal 1:</w:t>
      </w:r>
      <w:r w:rsidR="001953EA" w:rsidRPr="007E1539">
        <w:rPr>
          <w:b/>
          <w:sz w:val="22"/>
          <w:szCs w:val="22"/>
        </w:rPr>
        <w:t xml:space="preserve"> In the case where the MAC entity is not configured with </w:t>
      </w:r>
      <w:proofErr w:type="spellStart"/>
      <w:r w:rsidR="001953EA" w:rsidRPr="007E1539">
        <w:rPr>
          <w:b/>
          <w:i/>
          <w:iCs/>
          <w:sz w:val="22"/>
          <w:szCs w:val="22"/>
        </w:rPr>
        <w:t>lch-basedPrioritization</w:t>
      </w:r>
      <w:proofErr w:type="spellEnd"/>
      <w:r w:rsidR="001953EA" w:rsidRPr="007E1539">
        <w:rPr>
          <w:b/>
          <w:iCs/>
          <w:sz w:val="22"/>
          <w:szCs w:val="22"/>
        </w:rPr>
        <w:t xml:space="preserve"> while configured with </w:t>
      </w:r>
      <w:r w:rsidR="0062071D" w:rsidRPr="007E1539">
        <w:rPr>
          <w:b/>
          <w:i/>
          <w:noProof/>
          <w:sz w:val="22"/>
          <w:szCs w:val="22"/>
        </w:rPr>
        <w:t>enhancedSkipUplinkTxConfigured</w:t>
      </w:r>
      <w:r w:rsidR="0062071D" w:rsidRPr="007E1539">
        <w:rPr>
          <w:b/>
          <w:noProof/>
          <w:sz w:val="22"/>
          <w:szCs w:val="22"/>
        </w:rPr>
        <w:t xml:space="preserve"> with value </w:t>
      </w:r>
      <w:r w:rsidR="0062071D" w:rsidRPr="007E1539">
        <w:rPr>
          <w:b/>
          <w:i/>
          <w:noProof/>
          <w:sz w:val="22"/>
          <w:szCs w:val="22"/>
        </w:rPr>
        <w:t>true</w:t>
      </w:r>
      <w:r w:rsidR="001953EA" w:rsidRPr="007E1539">
        <w:rPr>
          <w:b/>
          <w:iCs/>
          <w:sz w:val="22"/>
          <w:szCs w:val="22"/>
        </w:rPr>
        <w:t>,</w:t>
      </w:r>
      <w:r w:rsidR="001953EA" w:rsidRPr="007E1539">
        <w:rPr>
          <w:b/>
          <w:sz w:val="22"/>
          <w:szCs w:val="22"/>
        </w:rPr>
        <w:t xml:space="preserve"> if there is overlapping </w:t>
      </w:r>
      <w:proofErr w:type="spellStart"/>
      <w:r w:rsidR="001953EA" w:rsidRPr="007E1539">
        <w:rPr>
          <w:b/>
          <w:sz w:val="22"/>
          <w:szCs w:val="22"/>
        </w:rPr>
        <w:t>PUSCH</w:t>
      </w:r>
      <w:proofErr w:type="spellEnd"/>
      <w:r w:rsidR="001953EA" w:rsidRPr="007E1539">
        <w:rPr>
          <w:b/>
          <w:sz w:val="22"/>
          <w:szCs w:val="22"/>
        </w:rPr>
        <w:t xml:space="preserve"> duration of at least two configured uplink grants and there is a </w:t>
      </w:r>
      <w:proofErr w:type="spellStart"/>
      <w:r w:rsidR="001953EA" w:rsidRPr="007E1539">
        <w:rPr>
          <w:b/>
          <w:sz w:val="22"/>
          <w:szCs w:val="22"/>
        </w:rPr>
        <w:t>PUCCH</w:t>
      </w:r>
      <w:proofErr w:type="spellEnd"/>
      <w:r w:rsidR="001953EA" w:rsidRPr="007E1539">
        <w:rPr>
          <w:b/>
          <w:sz w:val="22"/>
          <w:szCs w:val="22"/>
        </w:rPr>
        <w:t xml:space="preserve"> only overlapping with one of those configured uplink grants, it is up to UE implementation to choose one of the configured uplink grants</w:t>
      </w:r>
      <w:r w:rsidR="00DF11BC" w:rsidRPr="007E1539">
        <w:rPr>
          <w:b/>
          <w:sz w:val="22"/>
          <w:szCs w:val="22"/>
        </w:rPr>
        <w:t xml:space="preserve"> (i.e. </w:t>
      </w:r>
      <w:r w:rsidR="00DF11BC" w:rsidRPr="007E1539">
        <w:rPr>
          <w:rFonts w:eastAsia="宋体"/>
          <w:b/>
          <w:sz w:val="22"/>
          <w:szCs w:val="22"/>
          <w:lang w:eastAsia="zh-CN"/>
        </w:rPr>
        <w:t>n</w:t>
      </w:r>
      <w:r w:rsidR="00DF11BC" w:rsidRPr="007E1539">
        <w:rPr>
          <w:b/>
          <w:sz w:val="22"/>
          <w:szCs w:val="22"/>
        </w:rPr>
        <w:t>o</w:t>
      </w:r>
      <w:r w:rsidR="00FA3938">
        <w:rPr>
          <w:b/>
          <w:sz w:val="22"/>
          <w:szCs w:val="22"/>
        </w:rPr>
        <w:t xml:space="preserve"> </w:t>
      </w:r>
      <w:r w:rsidR="00DF11BC" w:rsidRPr="007E1539">
        <w:rPr>
          <w:b/>
          <w:sz w:val="22"/>
          <w:szCs w:val="22"/>
        </w:rPr>
        <w:t xml:space="preserve">spec </w:t>
      </w:r>
      <w:r w:rsidR="00CA0208" w:rsidRPr="007E1539">
        <w:rPr>
          <w:b/>
          <w:sz w:val="22"/>
          <w:szCs w:val="22"/>
        </w:rPr>
        <w:t>impact</w:t>
      </w:r>
      <w:r w:rsidR="00DF11BC" w:rsidRPr="007E1539">
        <w:rPr>
          <w:b/>
          <w:sz w:val="22"/>
          <w:szCs w:val="22"/>
        </w:rPr>
        <w:t>)</w:t>
      </w:r>
      <w:r w:rsidR="0062071D" w:rsidRPr="007E1539">
        <w:rPr>
          <w:b/>
          <w:sz w:val="22"/>
          <w:szCs w:val="22"/>
        </w:rPr>
        <w:t>.</w:t>
      </w:r>
      <w:r w:rsidRPr="007E1539">
        <w:rPr>
          <w:b/>
          <w:sz w:val="22"/>
          <w:szCs w:val="22"/>
        </w:rPr>
        <w:t xml:space="preserve">  </w:t>
      </w:r>
    </w:p>
    <w:p w14:paraId="52E4FE0A" w14:textId="77777777" w:rsidR="007B0936" w:rsidRPr="00E54207" w:rsidRDefault="007B0936" w:rsidP="007B0936">
      <w:pPr>
        <w:keepNext/>
        <w:keepLines/>
        <w:numPr>
          <w:ilvl w:val="1"/>
          <w:numId w:val="13"/>
        </w:numPr>
        <w:tabs>
          <w:tab w:val="left" w:pos="432"/>
        </w:tabs>
        <w:spacing w:before="120" w:after="120" w:line="259" w:lineRule="auto"/>
        <w:ind w:left="578" w:hanging="578"/>
        <w:outlineLvl w:val="1"/>
        <w:rPr>
          <w:rFonts w:ascii="Arial" w:hAnsi="Arial"/>
          <w:sz w:val="32"/>
          <w:lang w:eastAsia="zh-CN"/>
        </w:rPr>
      </w:pPr>
      <w:proofErr w:type="spellStart"/>
      <w:r>
        <w:rPr>
          <w:rFonts w:ascii="Arial" w:hAnsi="Arial"/>
          <w:sz w:val="32"/>
          <w:lang w:eastAsia="zh-CN"/>
        </w:rPr>
        <w:t>Rel</w:t>
      </w:r>
      <w:proofErr w:type="spellEnd"/>
      <w:r>
        <w:rPr>
          <w:rFonts w:ascii="Arial" w:hAnsi="Arial"/>
          <w:sz w:val="32"/>
          <w:lang w:eastAsia="zh-CN"/>
        </w:rPr>
        <w:t xml:space="preserve">-16 </w:t>
      </w:r>
      <w:proofErr w:type="spellStart"/>
      <w:r w:rsidRPr="00E65B2D">
        <w:rPr>
          <w:rFonts w:ascii="Arial" w:hAnsi="Arial"/>
          <w:sz w:val="32"/>
          <w:lang w:eastAsia="zh-CN"/>
        </w:rPr>
        <w:t>PUSCH</w:t>
      </w:r>
      <w:proofErr w:type="spellEnd"/>
      <w:r w:rsidRPr="00E65B2D">
        <w:rPr>
          <w:rFonts w:ascii="Arial" w:hAnsi="Arial"/>
          <w:sz w:val="32"/>
          <w:lang w:eastAsia="zh-CN"/>
        </w:rPr>
        <w:t xml:space="preserve"> skipping </w:t>
      </w:r>
      <w:r>
        <w:rPr>
          <w:rFonts w:ascii="Arial" w:hAnsi="Arial"/>
          <w:sz w:val="32"/>
          <w:lang w:eastAsia="zh-CN"/>
        </w:rPr>
        <w:t xml:space="preserve">with only </w:t>
      </w:r>
      <w:proofErr w:type="spellStart"/>
      <w:r>
        <w:rPr>
          <w:rFonts w:ascii="Arial" w:hAnsi="Arial"/>
          <w:sz w:val="32"/>
          <w:lang w:eastAsia="zh-CN"/>
        </w:rPr>
        <w:t>L1</w:t>
      </w:r>
      <w:proofErr w:type="spellEnd"/>
      <w:r>
        <w:rPr>
          <w:rFonts w:ascii="Arial" w:hAnsi="Arial"/>
          <w:sz w:val="32"/>
          <w:lang w:eastAsia="zh-CN"/>
        </w:rPr>
        <w:t xml:space="preserve">-based </w:t>
      </w:r>
      <w:r>
        <w:rPr>
          <w:rFonts w:ascii="Arial" w:hAnsi="Arial" w:hint="eastAsia"/>
          <w:sz w:val="32"/>
          <w:lang w:eastAsia="zh-CN"/>
        </w:rPr>
        <w:t>pr</w:t>
      </w:r>
      <w:r>
        <w:rPr>
          <w:rFonts w:ascii="Arial" w:hAnsi="Arial"/>
          <w:sz w:val="32"/>
          <w:lang w:eastAsia="zh-CN"/>
        </w:rPr>
        <w:t xml:space="preserve">ioritization </w:t>
      </w:r>
    </w:p>
    <w:p w14:paraId="286E2654" w14:textId="2BF52603" w:rsidR="003F3A5A" w:rsidRPr="003F3A5A" w:rsidRDefault="007B0936" w:rsidP="003F3A5A">
      <w:pPr>
        <w:tabs>
          <w:tab w:val="left" w:pos="3464"/>
        </w:tabs>
        <w:spacing w:after="120"/>
        <w:jc w:val="both"/>
        <w:rPr>
          <w:sz w:val="22"/>
        </w:rPr>
      </w:pPr>
      <w:r w:rsidRPr="002A683B">
        <w:rPr>
          <w:sz w:val="22"/>
          <w:lang w:eastAsia="zh-CN"/>
        </w:rPr>
        <w:t xml:space="preserve">During the </w:t>
      </w:r>
      <w:proofErr w:type="spellStart"/>
      <w:r w:rsidRPr="002A683B">
        <w:rPr>
          <w:sz w:val="22"/>
          <w:lang w:eastAsia="zh-CN"/>
        </w:rPr>
        <w:t>RAN2#113-e</w:t>
      </w:r>
      <w:proofErr w:type="spellEnd"/>
      <w:r w:rsidRPr="002A683B">
        <w:rPr>
          <w:sz w:val="22"/>
          <w:lang w:eastAsia="zh-CN"/>
        </w:rPr>
        <w:t xml:space="preserve"> meeting, the intended MAC </w:t>
      </w:r>
      <w:proofErr w:type="spellStart"/>
      <w:r w:rsidRPr="002A683B">
        <w:rPr>
          <w:sz w:val="22"/>
          <w:lang w:eastAsia="zh-CN"/>
        </w:rPr>
        <w:t>behavior</w:t>
      </w:r>
      <w:proofErr w:type="spellEnd"/>
      <w:r w:rsidRPr="002A683B">
        <w:rPr>
          <w:sz w:val="22"/>
          <w:lang w:eastAsia="zh-CN"/>
        </w:rPr>
        <w:t xml:space="preserve"> when </w:t>
      </w:r>
      <w:proofErr w:type="spellStart"/>
      <w:r w:rsidRPr="002A683B">
        <w:rPr>
          <w:sz w:val="22"/>
        </w:rPr>
        <w:t>LCH</w:t>
      </w:r>
      <w:proofErr w:type="spellEnd"/>
      <w:r w:rsidRPr="002A683B">
        <w:rPr>
          <w:sz w:val="22"/>
        </w:rPr>
        <w:t xml:space="preserve">-based prioritization is not configured and there is overlapping </w:t>
      </w:r>
      <w:proofErr w:type="spellStart"/>
      <w:r w:rsidRPr="002A683B">
        <w:rPr>
          <w:sz w:val="22"/>
        </w:rPr>
        <w:t>PUSCHs</w:t>
      </w:r>
      <w:proofErr w:type="spellEnd"/>
      <w:r w:rsidRPr="002A683B">
        <w:rPr>
          <w:sz w:val="22"/>
        </w:rPr>
        <w:t xml:space="preserve"> having different </w:t>
      </w:r>
      <w:proofErr w:type="spellStart"/>
      <w:r w:rsidRPr="002A683B">
        <w:rPr>
          <w:sz w:val="22"/>
        </w:rPr>
        <w:t>L1</w:t>
      </w:r>
      <w:proofErr w:type="spellEnd"/>
      <w:r w:rsidRPr="002A683B">
        <w:rPr>
          <w:sz w:val="22"/>
        </w:rPr>
        <w:t xml:space="preserve"> priorities with UCI</w:t>
      </w:r>
      <w:r w:rsidR="00CC285E" w:rsidRPr="002A683B">
        <w:rPr>
          <w:sz w:val="22"/>
        </w:rPr>
        <w:t xml:space="preserve"> had been discussed. </w:t>
      </w:r>
      <w:r w:rsidR="0006723D" w:rsidRPr="002A683B">
        <w:rPr>
          <w:sz w:val="22"/>
        </w:rPr>
        <w:t xml:space="preserve">It is </w:t>
      </w:r>
      <w:proofErr w:type="spellStart"/>
      <w:r w:rsidR="0006723D" w:rsidRPr="002A683B">
        <w:rPr>
          <w:sz w:val="22"/>
        </w:rPr>
        <w:t>RAN2’s</w:t>
      </w:r>
      <w:proofErr w:type="spellEnd"/>
      <w:r w:rsidR="0006723D" w:rsidRPr="002A683B">
        <w:rPr>
          <w:sz w:val="22"/>
        </w:rPr>
        <w:t xml:space="preserve"> common understanding that DG is always prioritized over CG when </w:t>
      </w:r>
      <w:proofErr w:type="spellStart"/>
      <w:r w:rsidR="0006723D" w:rsidRPr="002A683B">
        <w:rPr>
          <w:i/>
          <w:iCs/>
          <w:sz w:val="22"/>
        </w:rPr>
        <w:t>lch-basedPrioritization</w:t>
      </w:r>
      <w:proofErr w:type="spellEnd"/>
      <w:r w:rsidR="0006723D" w:rsidRPr="002A683B">
        <w:rPr>
          <w:sz w:val="22"/>
        </w:rPr>
        <w:t xml:space="preserve"> is not configured, regardless of the </w:t>
      </w:r>
      <w:proofErr w:type="spellStart"/>
      <w:r w:rsidR="0006723D" w:rsidRPr="002A683B">
        <w:rPr>
          <w:sz w:val="22"/>
        </w:rPr>
        <w:t>L1</w:t>
      </w:r>
      <w:proofErr w:type="spellEnd"/>
      <w:r w:rsidR="0006723D" w:rsidRPr="002A683B">
        <w:rPr>
          <w:sz w:val="22"/>
        </w:rPr>
        <w:t xml:space="preserve"> priority. Taking the below figure as an example</w:t>
      </w:r>
      <w:r w:rsidR="000A1C12" w:rsidRPr="002A683B">
        <w:rPr>
          <w:sz w:val="22"/>
        </w:rPr>
        <w:t xml:space="preserve">. In the MAC entity, </w:t>
      </w:r>
      <w:r w:rsidRPr="002A683B">
        <w:rPr>
          <w:sz w:val="22"/>
        </w:rPr>
        <w:t xml:space="preserve">the CG </w:t>
      </w:r>
      <w:proofErr w:type="spellStart"/>
      <w:r w:rsidRPr="002A683B">
        <w:rPr>
          <w:sz w:val="22"/>
        </w:rPr>
        <w:t>PUSCH</w:t>
      </w:r>
      <w:proofErr w:type="spellEnd"/>
      <w:r w:rsidRPr="002A683B">
        <w:rPr>
          <w:sz w:val="22"/>
        </w:rPr>
        <w:t xml:space="preserve"> </w:t>
      </w:r>
      <w:r w:rsidR="000A1C12" w:rsidRPr="002A683B">
        <w:rPr>
          <w:sz w:val="22"/>
        </w:rPr>
        <w:t>will be</w:t>
      </w:r>
      <w:r w:rsidRPr="002A683B">
        <w:rPr>
          <w:sz w:val="22"/>
        </w:rPr>
        <w:t xml:space="preserve"> ignored (i.e. no MAC </w:t>
      </w:r>
      <w:proofErr w:type="spellStart"/>
      <w:r w:rsidRPr="002A683B">
        <w:rPr>
          <w:sz w:val="22"/>
        </w:rPr>
        <w:t>PDU</w:t>
      </w:r>
      <w:proofErr w:type="spellEnd"/>
      <w:r w:rsidRPr="002A683B">
        <w:rPr>
          <w:sz w:val="22"/>
        </w:rPr>
        <w:t xml:space="preserve"> will be generated even though </w:t>
      </w:r>
      <w:proofErr w:type="spellStart"/>
      <w:r w:rsidR="000A1C12" w:rsidRPr="002A683B">
        <w:rPr>
          <w:sz w:val="22"/>
        </w:rPr>
        <w:t>Rel</w:t>
      </w:r>
      <w:proofErr w:type="spellEnd"/>
      <w:r w:rsidR="000A1C12" w:rsidRPr="002A683B">
        <w:rPr>
          <w:sz w:val="22"/>
        </w:rPr>
        <w:t xml:space="preserve">-16 </w:t>
      </w:r>
      <w:proofErr w:type="spellStart"/>
      <w:r w:rsidR="000A1C12" w:rsidRPr="002A683B">
        <w:rPr>
          <w:sz w:val="22"/>
        </w:rPr>
        <w:t>PUSCH</w:t>
      </w:r>
      <w:proofErr w:type="spellEnd"/>
      <w:r w:rsidR="000A1C12" w:rsidRPr="002A683B">
        <w:rPr>
          <w:sz w:val="22"/>
        </w:rPr>
        <w:t xml:space="preserve"> skipping feature is supported and the CG </w:t>
      </w:r>
      <w:proofErr w:type="spellStart"/>
      <w:r w:rsidR="000A1C12" w:rsidRPr="002A683B">
        <w:rPr>
          <w:sz w:val="22"/>
        </w:rPr>
        <w:t>PUSCH</w:t>
      </w:r>
      <w:proofErr w:type="spellEnd"/>
      <w:r w:rsidRPr="002A683B">
        <w:rPr>
          <w:sz w:val="22"/>
        </w:rPr>
        <w:t xml:space="preserve"> is overlapping with UCI)</w:t>
      </w:r>
      <w:r w:rsidR="0042355D" w:rsidRPr="002A683B">
        <w:rPr>
          <w:sz w:val="22"/>
        </w:rPr>
        <w:t xml:space="preserve">. As a result, the CG </w:t>
      </w:r>
      <w:proofErr w:type="spellStart"/>
      <w:r w:rsidR="0042355D" w:rsidRPr="002A683B">
        <w:rPr>
          <w:sz w:val="22"/>
        </w:rPr>
        <w:t>PUSCH</w:t>
      </w:r>
      <w:proofErr w:type="spellEnd"/>
      <w:r w:rsidR="0042355D" w:rsidRPr="002A683B">
        <w:rPr>
          <w:sz w:val="22"/>
        </w:rPr>
        <w:t xml:space="preserve"> </w:t>
      </w:r>
      <w:r w:rsidRPr="002A683B">
        <w:rPr>
          <w:sz w:val="22"/>
        </w:rPr>
        <w:t>does not participate in subsequent physical layer procedure</w:t>
      </w:r>
      <w:r w:rsidR="0042355D" w:rsidRPr="002A683B">
        <w:rPr>
          <w:sz w:val="22"/>
        </w:rPr>
        <w:t>s</w:t>
      </w:r>
      <w:r w:rsidRPr="002A683B">
        <w:rPr>
          <w:sz w:val="22"/>
        </w:rPr>
        <w:t xml:space="preserve">. </w:t>
      </w:r>
      <w:r w:rsidR="0042355D" w:rsidRPr="002A683B">
        <w:rPr>
          <w:sz w:val="22"/>
        </w:rPr>
        <w:t xml:space="preserve">The PHY may only transmit the </w:t>
      </w:r>
      <w:proofErr w:type="spellStart"/>
      <w:r w:rsidR="0042355D" w:rsidRPr="002A683B">
        <w:rPr>
          <w:sz w:val="22"/>
        </w:rPr>
        <w:t>PUCCH</w:t>
      </w:r>
      <w:proofErr w:type="spellEnd"/>
      <w:r w:rsidR="0042355D" w:rsidRPr="002A683B">
        <w:rPr>
          <w:sz w:val="22"/>
        </w:rPr>
        <w:t xml:space="preserve"> finally. </w:t>
      </w:r>
      <w:r w:rsidR="003F3A5A" w:rsidRPr="002A683B">
        <w:rPr>
          <w:sz w:val="22"/>
        </w:rPr>
        <w:t xml:space="preserve">At this time, </w:t>
      </w:r>
      <w:proofErr w:type="spellStart"/>
      <w:r w:rsidR="003F3A5A" w:rsidRPr="002A683B">
        <w:rPr>
          <w:sz w:val="22"/>
        </w:rPr>
        <w:t>RAN2</w:t>
      </w:r>
      <w:proofErr w:type="spellEnd"/>
      <w:r w:rsidR="003F3A5A" w:rsidRPr="002A683B">
        <w:rPr>
          <w:sz w:val="22"/>
        </w:rPr>
        <w:t xml:space="preserve"> should send </w:t>
      </w:r>
      <w:proofErr w:type="gramStart"/>
      <w:r w:rsidR="003F3A5A" w:rsidRPr="002A683B">
        <w:rPr>
          <w:sz w:val="22"/>
        </w:rPr>
        <w:t>an</w:t>
      </w:r>
      <w:proofErr w:type="gramEnd"/>
      <w:r w:rsidR="003F3A5A" w:rsidRPr="002A683B">
        <w:rPr>
          <w:sz w:val="22"/>
        </w:rPr>
        <w:t xml:space="preserve"> LS to </w:t>
      </w:r>
      <w:proofErr w:type="spellStart"/>
      <w:r w:rsidR="003F3A5A" w:rsidRPr="002A683B">
        <w:rPr>
          <w:sz w:val="22"/>
        </w:rPr>
        <w:t>RAN1</w:t>
      </w:r>
      <w:proofErr w:type="spellEnd"/>
      <w:r w:rsidR="003F3A5A" w:rsidRPr="002A683B">
        <w:rPr>
          <w:sz w:val="22"/>
        </w:rPr>
        <w:t xml:space="preserve"> to confirm the achieved </w:t>
      </w:r>
      <w:r w:rsidR="003F3A5A" w:rsidRPr="002A683B">
        <w:rPr>
          <w:rFonts w:eastAsia="宋体"/>
          <w:sz w:val="22"/>
          <w:lang w:eastAsia="zh-CN"/>
        </w:rPr>
        <w:t>working assumption can be supported and confirmed.</w:t>
      </w:r>
    </w:p>
    <w:p w14:paraId="778F0A75" w14:textId="7A5AC196" w:rsidR="007B0936" w:rsidRDefault="004455AA" w:rsidP="007B0936">
      <w:pPr>
        <w:tabs>
          <w:tab w:val="left" w:pos="3464"/>
        </w:tabs>
        <w:spacing w:after="0"/>
        <w:jc w:val="center"/>
      </w:pPr>
      <w:r>
        <w:rPr>
          <w:noProof/>
        </w:rPr>
        <w:object w:dxaOrig="5510" w:dyaOrig="2630" w14:anchorId="7BBC0815">
          <v:shape id="_x0000_i1026" type="#_x0000_t75" alt="" style="width:189.7pt;height:90.8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678863172" r:id="rId15"/>
        </w:object>
      </w:r>
    </w:p>
    <w:p w14:paraId="45911C05" w14:textId="5CCB168E" w:rsidR="007B0936" w:rsidRPr="00BD4E87" w:rsidRDefault="007B0936" w:rsidP="00264808">
      <w:pPr>
        <w:tabs>
          <w:tab w:val="left" w:pos="3464"/>
        </w:tabs>
        <w:spacing w:after="120"/>
        <w:jc w:val="center"/>
        <w:rPr>
          <w:szCs w:val="21"/>
          <w:lang w:eastAsia="zh-CN"/>
        </w:rPr>
      </w:pPr>
      <w:r w:rsidRPr="00BD4E87">
        <w:rPr>
          <w:szCs w:val="21"/>
        </w:rPr>
        <w:t>Figure</w:t>
      </w:r>
      <w:r w:rsidR="000858AB" w:rsidRPr="00BD4E87">
        <w:rPr>
          <w:szCs w:val="21"/>
        </w:rPr>
        <w:t xml:space="preserve"> 2</w:t>
      </w:r>
      <w:r w:rsidRPr="00BD4E87">
        <w:rPr>
          <w:szCs w:val="21"/>
        </w:rPr>
        <w:t xml:space="preserve"> overlapping </w:t>
      </w:r>
      <w:proofErr w:type="spellStart"/>
      <w:r w:rsidRPr="00BD4E87">
        <w:rPr>
          <w:szCs w:val="21"/>
        </w:rPr>
        <w:t>PUSCH</w:t>
      </w:r>
      <w:proofErr w:type="spellEnd"/>
      <w:r w:rsidRPr="00BD4E87">
        <w:rPr>
          <w:szCs w:val="21"/>
        </w:rPr>
        <w:t xml:space="preserve"> transmissions ha</w:t>
      </w:r>
      <w:r w:rsidR="0006723D" w:rsidRPr="00BD4E87">
        <w:rPr>
          <w:szCs w:val="21"/>
        </w:rPr>
        <w:t>ving</w:t>
      </w:r>
      <w:r w:rsidRPr="00BD4E87">
        <w:rPr>
          <w:szCs w:val="21"/>
        </w:rPr>
        <w:t xml:space="preserve"> two PHY priorities with UCI</w:t>
      </w:r>
    </w:p>
    <w:p w14:paraId="3D1EAD78" w14:textId="6696DD3D" w:rsidR="0069586A" w:rsidRDefault="0069586A" w:rsidP="0069586A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111774">
        <w:rPr>
          <w:b/>
          <w:sz w:val="22"/>
          <w:szCs w:val="22"/>
        </w:rPr>
        <w:t>Proposal 2:</w:t>
      </w:r>
      <w:r>
        <w:rPr>
          <w:b/>
          <w:sz w:val="22"/>
          <w:szCs w:val="22"/>
        </w:rPr>
        <w:t xml:space="preserve"> Send </w:t>
      </w:r>
      <w:proofErr w:type="gramStart"/>
      <w:r>
        <w:rPr>
          <w:b/>
          <w:sz w:val="22"/>
          <w:szCs w:val="22"/>
        </w:rPr>
        <w:t>an</w:t>
      </w:r>
      <w:proofErr w:type="gramEnd"/>
      <w:r>
        <w:rPr>
          <w:b/>
          <w:sz w:val="22"/>
          <w:szCs w:val="22"/>
        </w:rPr>
        <w:t xml:space="preserve"> LS asking </w:t>
      </w:r>
      <w:proofErr w:type="spellStart"/>
      <w:r>
        <w:rPr>
          <w:b/>
          <w:sz w:val="22"/>
          <w:szCs w:val="22"/>
        </w:rPr>
        <w:t>RAN1</w:t>
      </w:r>
      <w:proofErr w:type="spellEnd"/>
      <w:r>
        <w:rPr>
          <w:b/>
          <w:sz w:val="22"/>
          <w:szCs w:val="22"/>
        </w:rPr>
        <w:t xml:space="preserve"> whether </w:t>
      </w:r>
      <w:r w:rsidRPr="00582F8B">
        <w:rPr>
          <w:b/>
          <w:sz w:val="21"/>
          <w:szCs w:val="22"/>
          <w:lang w:eastAsia="en-GB"/>
        </w:rPr>
        <w:t>DG always overrides CG</w:t>
      </w:r>
      <w:r>
        <w:rPr>
          <w:b/>
          <w:sz w:val="22"/>
          <w:szCs w:val="22"/>
        </w:rPr>
        <w:t xml:space="preserve"> can be supported and c</w:t>
      </w:r>
      <w:r w:rsidR="00B70FF6">
        <w:rPr>
          <w:b/>
          <w:sz w:val="22"/>
          <w:szCs w:val="22"/>
        </w:rPr>
        <w:t>o</w:t>
      </w:r>
      <w:r>
        <w:rPr>
          <w:b/>
          <w:sz w:val="22"/>
          <w:szCs w:val="22"/>
        </w:rPr>
        <w:t>nfirmed when</w:t>
      </w:r>
      <w:r w:rsidRPr="009E263F">
        <w:rPr>
          <w:b/>
          <w:i/>
          <w:sz w:val="22"/>
          <w:szCs w:val="22"/>
        </w:rPr>
        <w:t xml:space="preserve"> </w:t>
      </w:r>
      <w:proofErr w:type="spellStart"/>
      <w:r w:rsidRPr="009E263F">
        <w:rPr>
          <w:b/>
          <w:i/>
          <w:sz w:val="21"/>
          <w:szCs w:val="22"/>
        </w:rPr>
        <w:t>lch-BasedPrioritization</w:t>
      </w:r>
      <w:proofErr w:type="spellEnd"/>
      <w:r w:rsidRPr="00582F8B">
        <w:rPr>
          <w:b/>
          <w:sz w:val="21"/>
          <w:szCs w:val="22"/>
          <w:lang w:eastAsia="en-GB"/>
        </w:rPr>
        <w:t xml:space="preserve"> is not configured and </w:t>
      </w:r>
      <w:proofErr w:type="spellStart"/>
      <w:r w:rsidRPr="00582F8B">
        <w:rPr>
          <w:b/>
          <w:sz w:val="21"/>
          <w:szCs w:val="22"/>
          <w:lang w:eastAsia="en-GB"/>
        </w:rPr>
        <w:t>Rel</w:t>
      </w:r>
      <w:proofErr w:type="spellEnd"/>
      <w:r w:rsidRPr="00582F8B">
        <w:rPr>
          <w:b/>
          <w:sz w:val="21"/>
          <w:szCs w:val="22"/>
          <w:lang w:eastAsia="en-GB"/>
        </w:rPr>
        <w:t xml:space="preserve">-16 </w:t>
      </w:r>
      <w:proofErr w:type="spellStart"/>
      <w:r w:rsidRPr="00582F8B">
        <w:rPr>
          <w:b/>
          <w:sz w:val="21"/>
          <w:szCs w:val="22"/>
          <w:lang w:eastAsia="en-GB"/>
        </w:rPr>
        <w:t>PUSCH</w:t>
      </w:r>
      <w:proofErr w:type="spellEnd"/>
      <w:r w:rsidRPr="00582F8B">
        <w:rPr>
          <w:b/>
          <w:sz w:val="21"/>
          <w:szCs w:val="22"/>
          <w:lang w:eastAsia="en-GB"/>
        </w:rPr>
        <w:t xml:space="preserve"> skipping is enabled</w:t>
      </w:r>
      <w:r w:rsidR="00376F9C">
        <w:rPr>
          <w:b/>
          <w:sz w:val="21"/>
          <w:szCs w:val="22"/>
          <w:lang w:eastAsia="en-GB"/>
        </w:rPr>
        <w:t>.</w:t>
      </w:r>
    </w:p>
    <w:p w14:paraId="2E067B60" w14:textId="320F233D" w:rsidR="000D54BC" w:rsidRPr="00E54207" w:rsidRDefault="005C6880" w:rsidP="0057072E">
      <w:pPr>
        <w:keepNext/>
        <w:keepLines/>
        <w:numPr>
          <w:ilvl w:val="1"/>
          <w:numId w:val="13"/>
        </w:numPr>
        <w:tabs>
          <w:tab w:val="left" w:pos="432"/>
        </w:tabs>
        <w:spacing w:before="120" w:after="120" w:line="259" w:lineRule="auto"/>
        <w:ind w:left="578" w:hanging="578"/>
        <w:outlineLvl w:val="1"/>
        <w:rPr>
          <w:rFonts w:ascii="Arial" w:eastAsia="宋体" w:hAnsi="Arial"/>
          <w:sz w:val="32"/>
          <w:lang w:eastAsia="zh-CN"/>
        </w:rPr>
      </w:pPr>
      <w:proofErr w:type="spellStart"/>
      <w:r>
        <w:rPr>
          <w:rFonts w:ascii="Arial" w:eastAsia="宋体" w:hAnsi="Arial"/>
          <w:sz w:val="32"/>
          <w:lang w:eastAsia="zh-CN"/>
        </w:rPr>
        <w:lastRenderedPageBreak/>
        <w:t>Rel</w:t>
      </w:r>
      <w:proofErr w:type="spellEnd"/>
      <w:r>
        <w:rPr>
          <w:rFonts w:ascii="Arial" w:eastAsia="宋体" w:hAnsi="Arial"/>
          <w:sz w:val="32"/>
          <w:lang w:eastAsia="zh-CN"/>
        </w:rPr>
        <w:t xml:space="preserve">-16 </w:t>
      </w:r>
      <w:proofErr w:type="spellStart"/>
      <w:r w:rsidR="000D54BC" w:rsidRPr="00E65B2D">
        <w:rPr>
          <w:rFonts w:ascii="Arial" w:eastAsia="宋体" w:hAnsi="Arial"/>
          <w:sz w:val="32"/>
          <w:lang w:eastAsia="zh-CN"/>
        </w:rPr>
        <w:t>PUSCH</w:t>
      </w:r>
      <w:proofErr w:type="spellEnd"/>
      <w:r w:rsidR="000D54BC" w:rsidRPr="00E65B2D">
        <w:rPr>
          <w:rFonts w:ascii="Arial" w:eastAsia="宋体" w:hAnsi="Arial"/>
          <w:sz w:val="32"/>
          <w:lang w:eastAsia="zh-CN"/>
        </w:rPr>
        <w:t xml:space="preserve"> skipping </w:t>
      </w:r>
      <w:r w:rsidR="000D54BC">
        <w:rPr>
          <w:rFonts w:ascii="Arial" w:eastAsia="宋体" w:hAnsi="Arial"/>
          <w:sz w:val="32"/>
          <w:lang w:eastAsia="zh-CN"/>
        </w:rPr>
        <w:t xml:space="preserve">with </w:t>
      </w:r>
      <w:r w:rsidR="0073357F">
        <w:rPr>
          <w:rFonts w:ascii="Arial" w:eastAsia="宋体" w:hAnsi="Arial"/>
          <w:sz w:val="32"/>
          <w:lang w:eastAsia="zh-CN"/>
        </w:rPr>
        <w:t xml:space="preserve">only </w:t>
      </w:r>
      <w:proofErr w:type="spellStart"/>
      <w:r w:rsidR="000D54BC">
        <w:rPr>
          <w:rFonts w:ascii="Arial" w:eastAsia="宋体" w:hAnsi="Arial"/>
          <w:sz w:val="32"/>
          <w:lang w:eastAsia="zh-CN"/>
        </w:rPr>
        <w:t>LCH</w:t>
      </w:r>
      <w:proofErr w:type="spellEnd"/>
      <w:r w:rsidR="000D54BC">
        <w:rPr>
          <w:rFonts w:ascii="Arial" w:eastAsia="宋体" w:hAnsi="Arial"/>
          <w:sz w:val="32"/>
          <w:lang w:eastAsia="zh-CN"/>
        </w:rPr>
        <w:t xml:space="preserve">-based </w:t>
      </w:r>
      <w:r w:rsidR="000D54BC">
        <w:rPr>
          <w:rFonts w:ascii="Arial" w:eastAsia="宋体" w:hAnsi="Arial" w:hint="eastAsia"/>
          <w:sz w:val="32"/>
          <w:lang w:eastAsia="zh-CN"/>
        </w:rPr>
        <w:t>pr</w:t>
      </w:r>
      <w:r w:rsidR="000D54BC">
        <w:rPr>
          <w:rFonts w:ascii="Arial" w:eastAsia="宋体" w:hAnsi="Arial"/>
          <w:sz w:val="32"/>
          <w:lang w:eastAsia="zh-CN"/>
        </w:rPr>
        <w:t>ioritization</w:t>
      </w:r>
      <w:r w:rsidR="00512FF0">
        <w:rPr>
          <w:rFonts w:ascii="Arial" w:eastAsia="宋体" w:hAnsi="Arial"/>
          <w:sz w:val="32"/>
          <w:lang w:eastAsia="zh-CN"/>
        </w:rPr>
        <w:t xml:space="preserve"> </w:t>
      </w:r>
    </w:p>
    <w:p w14:paraId="16C440E5" w14:textId="3BC1034B" w:rsidR="00183242" w:rsidRPr="00C67D47" w:rsidRDefault="00241AD4" w:rsidP="00241AD4">
      <w:pPr>
        <w:adjustRightInd w:val="0"/>
        <w:snapToGrid w:val="0"/>
        <w:spacing w:after="120"/>
        <w:jc w:val="both"/>
        <w:rPr>
          <w:rFonts w:eastAsia="宋体"/>
          <w:noProof/>
          <w:sz w:val="22"/>
          <w:szCs w:val="22"/>
        </w:rPr>
      </w:pPr>
      <w:r w:rsidRPr="00C67D47">
        <w:rPr>
          <w:rFonts w:eastAsia="宋体"/>
          <w:noProof/>
          <w:sz w:val="22"/>
          <w:szCs w:val="22"/>
        </w:rPr>
        <w:t>In Rel-16, LCH-based prioritization has been introduced for overlapping PUSCHs carr</w:t>
      </w:r>
      <w:r w:rsidR="001A70DA">
        <w:rPr>
          <w:rFonts w:eastAsia="宋体"/>
          <w:noProof/>
          <w:sz w:val="22"/>
          <w:szCs w:val="22"/>
        </w:rPr>
        <w:t>y</w:t>
      </w:r>
      <w:r w:rsidRPr="00C67D47">
        <w:rPr>
          <w:rFonts w:eastAsia="宋体"/>
          <w:noProof/>
          <w:sz w:val="22"/>
          <w:szCs w:val="22"/>
        </w:rPr>
        <w:t>ing UP data of LCHs of different priorities.</w:t>
      </w:r>
      <w:r w:rsidR="00F959E5" w:rsidRPr="00C67D47">
        <w:rPr>
          <w:rFonts w:eastAsia="宋体"/>
          <w:noProof/>
          <w:sz w:val="22"/>
          <w:szCs w:val="22"/>
        </w:rPr>
        <w:t xml:space="preserve"> The MAC entity</w:t>
      </w:r>
      <w:r w:rsidR="00F959E5" w:rsidRPr="00C67D47">
        <w:rPr>
          <w:sz w:val="22"/>
          <w:szCs w:val="22"/>
          <w:lang w:eastAsia="ko-KR"/>
        </w:rPr>
        <w:t xml:space="preserve"> only generates </w:t>
      </w:r>
      <w:r w:rsidR="00F959E5" w:rsidRPr="00C67D47">
        <w:rPr>
          <w:rFonts w:eastAsia="宋体"/>
          <w:noProof/>
          <w:sz w:val="22"/>
          <w:szCs w:val="22"/>
          <w:lang w:eastAsia="zh-CN"/>
        </w:rPr>
        <w:t>the MAC PDU for</w:t>
      </w:r>
      <w:r w:rsidR="00D3544F" w:rsidRPr="00C67D47">
        <w:rPr>
          <w:rFonts w:eastAsia="宋体"/>
          <w:noProof/>
          <w:sz w:val="22"/>
          <w:szCs w:val="22"/>
          <w:lang w:eastAsia="zh-CN"/>
        </w:rPr>
        <w:t xml:space="preserve"> the</w:t>
      </w:r>
      <w:r w:rsidR="00F959E5" w:rsidRPr="00C67D47">
        <w:rPr>
          <w:sz w:val="22"/>
          <w:szCs w:val="22"/>
          <w:lang w:eastAsia="ko-KR"/>
        </w:rPr>
        <w:t xml:space="preserve"> prioritized uplink grant</w:t>
      </w:r>
      <w:r w:rsidR="00C67D47">
        <w:rPr>
          <w:sz w:val="22"/>
          <w:szCs w:val="22"/>
          <w:lang w:eastAsia="ko-KR"/>
        </w:rPr>
        <w:t>.</w:t>
      </w:r>
      <w:r w:rsidR="00F959E5" w:rsidRPr="00C67D47">
        <w:rPr>
          <w:rFonts w:eastAsia="宋体"/>
          <w:noProof/>
          <w:sz w:val="22"/>
          <w:szCs w:val="22"/>
        </w:rPr>
        <w:t xml:space="preserve"> </w:t>
      </w:r>
      <w:r w:rsidRPr="00C67D47">
        <w:rPr>
          <w:rFonts w:eastAsia="宋体"/>
          <w:noProof/>
          <w:sz w:val="22"/>
          <w:szCs w:val="22"/>
        </w:rPr>
        <w:t xml:space="preserve"> </w:t>
      </w:r>
      <w:r w:rsidR="00D707E4">
        <w:rPr>
          <w:rFonts w:eastAsia="宋体"/>
          <w:noProof/>
          <w:sz w:val="22"/>
          <w:szCs w:val="22"/>
        </w:rPr>
        <w:t>Based on this fact</w:t>
      </w:r>
      <w:r w:rsidR="00F855DB" w:rsidRPr="00C67D47">
        <w:rPr>
          <w:rFonts w:eastAsia="宋体"/>
          <w:noProof/>
          <w:sz w:val="22"/>
          <w:szCs w:val="22"/>
        </w:rPr>
        <w:t xml:space="preserve">, it is worthy </w:t>
      </w:r>
      <w:r w:rsidR="00CC06BE" w:rsidRPr="00C67D47">
        <w:rPr>
          <w:rFonts w:eastAsia="宋体"/>
          <w:noProof/>
          <w:sz w:val="22"/>
          <w:szCs w:val="22"/>
        </w:rPr>
        <w:t xml:space="preserve">to discuss </w:t>
      </w:r>
      <w:r w:rsidR="00C67D47">
        <w:rPr>
          <w:rFonts w:eastAsia="宋体"/>
          <w:noProof/>
          <w:sz w:val="22"/>
          <w:szCs w:val="22"/>
        </w:rPr>
        <w:t xml:space="preserve">whether </w:t>
      </w:r>
      <w:r w:rsidR="00FC57D8">
        <w:rPr>
          <w:rFonts w:eastAsia="宋体"/>
          <w:noProof/>
          <w:sz w:val="22"/>
          <w:szCs w:val="22"/>
        </w:rPr>
        <w:t>the</w:t>
      </w:r>
      <w:r w:rsidR="00CC06BE" w:rsidRPr="00C67D47">
        <w:rPr>
          <w:rFonts w:eastAsia="宋体"/>
          <w:noProof/>
          <w:sz w:val="22"/>
          <w:szCs w:val="22"/>
        </w:rPr>
        <w:t xml:space="preserve"> Rel-16 DG</w:t>
      </w:r>
      <w:r w:rsidR="00F80046">
        <w:rPr>
          <w:rFonts w:eastAsia="宋体" w:hint="eastAsia"/>
          <w:noProof/>
          <w:sz w:val="22"/>
          <w:szCs w:val="22"/>
          <w:lang w:eastAsia="zh-CN"/>
        </w:rPr>
        <w:t>/CG</w:t>
      </w:r>
      <w:r w:rsidR="00CC06BE" w:rsidRPr="00C67D47">
        <w:rPr>
          <w:rFonts w:eastAsia="宋体"/>
          <w:noProof/>
          <w:sz w:val="22"/>
          <w:szCs w:val="22"/>
        </w:rPr>
        <w:t xml:space="preserve"> PUSCH skipping</w:t>
      </w:r>
      <w:r w:rsidR="00596F02" w:rsidRPr="00C67D47">
        <w:rPr>
          <w:rFonts w:eastAsia="宋体"/>
          <w:noProof/>
          <w:sz w:val="22"/>
          <w:szCs w:val="22"/>
        </w:rPr>
        <w:t xml:space="preserve"> feature</w:t>
      </w:r>
      <w:r w:rsidR="0038591A">
        <w:rPr>
          <w:rFonts w:eastAsia="宋体"/>
          <w:noProof/>
          <w:sz w:val="22"/>
          <w:szCs w:val="22"/>
        </w:rPr>
        <w:t xml:space="preserve"> can</w:t>
      </w:r>
      <w:r w:rsidR="00596F02" w:rsidRPr="00C67D47">
        <w:rPr>
          <w:rFonts w:eastAsia="宋体"/>
          <w:noProof/>
          <w:sz w:val="22"/>
          <w:szCs w:val="22"/>
        </w:rPr>
        <w:t xml:space="preserve"> </w:t>
      </w:r>
      <w:r w:rsidR="00E0669C">
        <w:rPr>
          <w:rFonts w:eastAsia="宋体"/>
          <w:noProof/>
          <w:sz w:val="22"/>
          <w:szCs w:val="22"/>
        </w:rPr>
        <w:t>co</w:t>
      </w:r>
      <w:r w:rsidR="007C3B03">
        <w:rPr>
          <w:rFonts w:eastAsia="宋体"/>
          <w:noProof/>
          <w:sz w:val="22"/>
          <w:szCs w:val="22"/>
        </w:rPr>
        <w:t>o</w:t>
      </w:r>
      <w:r w:rsidR="00E0669C">
        <w:rPr>
          <w:rFonts w:eastAsia="宋体"/>
          <w:noProof/>
          <w:sz w:val="22"/>
          <w:szCs w:val="22"/>
        </w:rPr>
        <w:t xml:space="preserve">peratively work with </w:t>
      </w:r>
      <w:r w:rsidR="00623C9B">
        <w:rPr>
          <w:rFonts w:eastAsia="宋体"/>
          <w:noProof/>
          <w:sz w:val="22"/>
          <w:szCs w:val="22"/>
        </w:rPr>
        <w:t xml:space="preserve">the </w:t>
      </w:r>
      <w:r w:rsidR="00596F02" w:rsidRPr="00C67D47">
        <w:rPr>
          <w:rFonts w:eastAsia="宋体"/>
          <w:noProof/>
          <w:sz w:val="22"/>
          <w:szCs w:val="22"/>
        </w:rPr>
        <w:t>LCH-based prioritization</w:t>
      </w:r>
      <w:r w:rsidR="00186298">
        <w:rPr>
          <w:rFonts w:eastAsia="宋体"/>
          <w:noProof/>
          <w:sz w:val="22"/>
          <w:szCs w:val="22"/>
        </w:rPr>
        <w:t xml:space="preserve"> m</w:t>
      </w:r>
      <w:r w:rsidR="001A70DA">
        <w:rPr>
          <w:rFonts w:eastAsia="宋体"/>
          <w:noProof/>
          <w:sz w:val="22"/>
          <w:szCs w:val="22"/>
        </w:rPr>
        <w:t>echa</w:t>
      </w:r>
      <w:r w:rsidR="00186298">
        <w:rPr>
          <w:rFonts w:eastAsia="宋体"/>
          <w:noProof/>
          <w:sz w:val="22"/>
          <w:szCs w:val="22"/>
        </w:rPr>
        <w:t>nism</w:t>
      </w:r>
      <w:r w:rsidR="00596F02" w:rsidRPr="00C67D47">
        <w:rPr>
          <w:rFonts w:eastAsia="宋体"/>
          <w:noProof/>
          <w:sz w:val="22"/>
          <w:szCs w:val="22"/>
        </w:rPr>
        <w:t>.</w:t>
      </w:r>
    </w:p>
    <w:p w14:paraId="28137521" w14:textId="76A8295D" w:rsidR="00F959E5" w:rsidRPr="00F80046" w:rsidRDefault="00F80046" w:rsidP="00605BD7">
      <w:pPr>
        <w:adjustRightInd w:val="0"/>
        <w:snapToGrid w:val="0"/>
        <w:spacing w:after="120"/>
        <w:rPr>
          <w:sz w:val="22"/>
          <w:szCs w:val="22"/>
          <w:lang w:eastAsia="ko-KR"/>
        </w:rPr>
      </w:pPr>
      <w:r w:rsidRPr="00F80046">
        <w:rPr>
          <w:bCs/>
          <w:sz w:val="22"/>
          <w:szCs w:val="22"/>
          <w:lang w:val="en-US"/>
        </w:rPr>
        <w:t xml:space="preserve">In </w:t>
      </w:r>
      <w:r w:rsidRPr="00F80046">
        <w:rPr>
          <w:rFonts w:eastAsia="宋体"/>
          <w:bCs/>
          <w:sz w:val="22"/>
          <w:szCs w:val="22"/>
          <w:lang w:val="en-US" w:eastAsia="zh-CN"/>
        </w:rPr>
        <w:t>Re</w:t>
      </w:r>
      <w:r w:rsidRPr="00F80046">
        <w:rPr>
          <w:bCs/>
          <w:sz w:val="22"/>
          <w:szCs w:val="22"/>
          <w:lang w:val="en-US"/>
        </w:rPr>
        <w:t>l-16 with L</w:t>
      </w:r>
      <w:r w:rsidRPr="00F80046">
        <w:rPr>
          <w:rFonts w:eastAsia="宋体"/>
          <w:noProof/>
          <w:sz w:val="22"/>
          <w:szCs w:val="22"/>
        </w:rPr>
        <w:t>CH-based prioritization</w:t>
      </w:r>
      <w:r w:rsidR="00F959E5" w:rsidRPr="00F80046">
        <w:rPr>
          <w:bCs/>
          <w:sz w:val="22"/>
          <w:szCs w:val="22"/>
          <w:lang w:val="en-US"/>
        </w:rPr>
        <w:t xml:space="preserve">, </w:t>
      </w:r>
      <w:r w:rsidR="00F959E5" w:rsidRPr="00F80046">
        <w:rPr>
          <w:sz w:val="22"/>
          <w:szCs w:val="22"/>
        </w:rPr>
        <w:t xml:space="preserve">the main preparation steps for the generation of the MAC </w:t>
      </w:r>
      <w:proofErr w:type="spellStart"/>
      <w:r w:rsidR="00F959E5" w:rsidRPr="00F80046">
        <w:rPr>
          <w:sz w:val="22"/>
          <w:szCs w:val="22"/>
        </w:rPr>
        <w:t>PDU</w:t>
      </w:r>
      <w:proofErr w:type="spellEnd"/>
      <w:r w:rsidR="00F959E5" w:rsidRPr="00F80046">
        <w:rPr>
          <w:sz w:val="22"/>
          <w:szCs w:val="22"/>
        </w:rPr>
        <w:t xml:space="preserve"> </w:t>
      </w:r>
      <w:r w:rsidR="00681944">
        <w:rPr>
          <w:sz w:val="22"/>
          <w:szCs w:val="22"/>
        </w:rPr>
        <w:t xml:space="preserve">and the corresponding </w:t>
      </w:r>
      <w:r w:rsidR="0098516F">
        <w:rPr>
          <w:sz w:val="22"/>
          <w:szCs w:val="22"/>
        </w:rPr>
        <w:t xml:space="preserve">DG/CG </w:t>
      </w:r>
      <w:proofErr w:type="spellStart"/>
      <w:r w:rsidR="0098516F">
        <w:rPr>
          <w:sz w:val="22"/>
          <w:szCs w:val="22"/>
        </w:rPr>
        <w:t>PUSCH</w:t>
      </w:r>
      <w:proofErr w:type="spellEnd"/>
      <w:r w:rsidR="0098516F">
        <w:rPr>
          <w:sz w:val="22"/>
          <w:szCs w:val="22"/>
        </w:rPr>
        <w:t xml:space="preserve"> </w:t>
      </w:r>
      <w:r w:rsidR="00681944">
        <w:rPr>
          <w:sz w:val="22"/>
          <w:szCs w:val="22"/>
        </w:rPr>
        <w:t xml:space="preserve">transmission </w:t>
      </w:r>
      <w:r w:rsidR="00F959E5" w:rsidRPr="00F80046">
        <w:rPr>
          <w:sz w:val="22"/>
          <w:szCs w:val="22"/>
        </w:rPr>
        <w:t>are given as follows:</w:t>
      </w:r>
    </w:p>
    <w:p w14:paraId="0D812F9C" w14:textId="02B98223" w:rsidR="00F959E5" w:rsidRPr="00347904" w:rsidRDefault="00F959E5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MAC entity receives the </w:t>
      </w:r>
      <w:r w:rsidR="00B56A5D" w:rsidRPr="00347904">
        <w:rPr>
          <w:rFonts w:ascii="Times New Roman" w:hAnsi="Times New Roman" w:cs="Times New Roman"/>
          <w:sz w:val="22"/>
        </w:rPr>
        <w:t xml:space="preserve">UL grants </w:t>
      </w:r>
      <w:r w:rsidR="007F1E98" w:rsidRPr="00347904">
        <w:rPr>
          <w:rFonts w:ascii="Times New Roman" w:hAnsi="Times New Roman" w:cs="Times New Roman"/>
          <w:sz w:val="22"/>
        </w:rPr>
        <w:t xml:space="preserve">(i.e. </w:t>
      </w:r>
      <w:r w:rsidR="00B56A5D" w:rsidRPr="00347904">
        <w:rPr>
          <w:rFonts w:ascii="Times New Roman" w:hAnsi="Times New Roman" w:cs="Times New Roman"/>
          <w:sz w:val="22"/>
        </w:rPr>
        <w:t>dynamic grant</w:t>
      </w:r>
      <w:r w:rsidR="00A97CA4">
        <w:rPr>
          <w:rFonts w:ascii="Times New Roman" w:hAnsi="Times New Roman" w:cs="Times New Roman"/>
          <w:sz w:val="22"/>
        </w:rPr>
        <w:t>s</w:t>
      </w:r>
      <w:r w:rsidR="00B56A5D" w:rsidRPr="00347904">
        <w:rPr>
          <w:rFonts w:ascii="Times New Roman" w:hAnsi="Times New Roman" w:cs="Times New Roman"/>
          <w:sz w:val="22"/>
        </w:rPr>
        <w:t xml:space="preserve"> </w:t>
      </w:r>
      <w:r w:rsidR="007F1E98" w:rsidRPr="00347904">
        <w:rPr>
          <w:rFonts w:ascii="Times New Roman" w:hAnsi="Times New Roman" w:cs="Times New Roman"/>
          <w:sz w:val="22"/>
        </w:rPr>
        <w:t xml:space="preserve">or </w:t>
      </w:r>
      <w:r w:rsidR="00B56A5D" w:rsidRPr="00347904">
        <w:rPr>
          <w:rFonts w:ascii="Times New Roman" w:hAnsi="Times New Roman" w:cs="Times New Roman"/>
          <w:sz w:val="22"/>
        </w:rPr>
        <w:t>configured grant</w:t>
      </w:r>
      <w:r w:rsidR="00A97CA4">
        <w:rPr>
          <w:rFonts w:ascii="Times New Roman" w:hAnsi="Times New Roman" w:cs="Times New Roman"/>
          <w:sz w:val="22"/>
        </w:rPr>
        <w:t>s</w:t>
      </w:r>
      <w:r w:rsidR="007F1E98" w:rsidRPr="00347904">
        <w:rPr>
          <w:rFonts w:ascii="Times New Roman" w:hAnsi="Times New Roman" w:cs="Times New Roman"/>
          <w:sz w:val="22"/>
        </w:rPr>
        <w:t>)</w:t>
      </w:r>
      <w:r w:rsidRPr="00347904">
        <w:rPr>
          <w:rFonts w:ascii="Times New Roman" w:hAnsi="Times New Roman" w:cs="Times New Roman"/>
          <w:sz w:val="22"/>
        </w:rPr>
        <w:t>;</w:t>
      </w:r>
    </w:p>
    <w:p w14:paraId="2BB6AE62" w14:textId="034F81A0" w:rsidR="009A5FDB" w:rsidRPr="00347904" w:rsidRDefault="009A5FDB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MAC entity delivers the UL grants and the associated </w:t>
      </w:r>
      <w:proofErr w:type="spellStart"/>
      <w:r w:rsidRPr="00347904">
        <w:rPr>
          <w:rFonts w:ascii="Times New Roman" w:hAnsi="Times New Roman" w:cs="Times New Roman"/>
          <w:sz w:val="22"/>
        </w:rPr>
        <w:t>HARQ</w:t>
      </w:r>
      <w:proofErr w:type="spellEnd"/>
      <w:r w:rsidRPr="00347904">
        <w:rPr>
          <w:rFonts w:ascii="Times New Roman" w:hAnsi="Times New Roman" w:cs="Times New Roman"/>
          <w:sz w:val="22"/>
        </w:rPr>
        <w:t xml:space="preserve"> information to the </w:t>
      </w:r>
      <w:proofErr w:type="spellStart"/>
      <w:r w:rsidRPr="00347904">
        <w:rPr>
          <w:rFonts w:ascii="Times New Roman" w:hAnsi="Times New Roman" w:cs="Times New Roman"/>
          <w:sz w:val="22"/>
        </w:rPr>
        <w:t>HARQ</w:t>
      </w:r>
      <w:proofErr w:type="spellEnd"/>
      <w:r w:rsidRPr="00347904">
        <w:rPr>
          <w:rFonts w:ascii="Times New Roman" w:hAnsi="Times New Roman" w:cs="Times New Roman"/>
          <w:sz w:val="22"/>
        </w:rPr>
        <w:t xml:space="preserve"> entity</w:t>
      </w:r>
      <w:r w:rsidR="00A13022" w:rsidRPr="00347904">
        <w:rPr>
          <w:rFonts w:ascii="Times New Roman" w:hAnsi="Times New Roman" w:cs="Times New Roman"/>
          <w:sz w:val="22"/>
        </w:rPr>
        <w:t>;</w:t>
      </w:r>
    </w:p>
    <w:p w14:paraId="1E8E81F9" w14:textId="3783A78C" w:rsidR="00A26593" w:rsidRPr="00347904" w:rsidRDefault="00A26593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eastAsia="宋体" w:hAnsi="Times New Roman" w:cs="Times New Roman" w:hint="eastAsia"/>
          <w:sz w:val="22"/>
        </w:rPr>
        <w:t>T</w:t>
      </w:r>
      <w:r w:rsidRPr="00347904">
        <w:rPr>
          <w:rFonts w:ascii="Times New Roman" w:eastAsia="宋体" w:hAnsi="Times New Roman" w:cs="Times New Roman"/>
          <w:sz w:val="22"/>
        </w:rPr>
        <w:t>he MAC entity determines whether a dynamic grant/configured grant is a prioritized uplink grant</w:t>
      </w:r>
      <w:r w:rsidR="007F1E98" w:rsidRPr="00347904">
        <w:rPr>
          <w:rFonts w:ascii="Times New Roman" w:eastAsia="宋体" w:hAnsi="Times New Roman" w:cs="Times New Roman"/>
          <w:sz w:val="22"/>
        </w:rPr>
        <w:t>, if it can be transmitted by the PHY layer</w:t>
      </w:r>
      <w:r w:rsidRPr="00347904">
        <w:rPr>
          <w:rFonts w:ascii="Times New Roman" w:eastAsia="宋体" w:hAnsi="Times New Roman" w:cs="Times New Roman"/>
          <w:sz w:val="22"/>
        </w:rPr>
        <w:t xml:space="preserve">; </w:t>
      </w:r>
    </w:p>
    <w:p w14:paraId="300C2520" w14:textId="43704213" w:rsidR="00F959E5" w:rsidRPr="00347904" w:rsidRDefault="008509FB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>The</w:t>
      </w:r>
      <w:r w:rsidR="00BB30C9" w:rsidRPr="00347904">
        <w:rPr>
          <w:rFonts w:ascii="Times New Roman" w:hAnsi="Times New Roman" w:cs="Times New Roman"/>
          <w:sz w:val="22"/>
        </w:rPr>
        <w:t xml:space="preserve"> </w:t>
      </w:r>
      <w:proofErr w:type="spellStart"/>
      <w:r w:rsidR="00BB30C9" w:rsidRPr="00347904">
        <w:rPr>
          <w:rFonts w:ascii="Times New Roman" w:hAnsi="Times New Roman" w:cs="Times New Roman"/>
          <w:sz w:val="22"/>
        </w:rPr>
        <w:t>HARQ</w:t>
      </w:r>
      <w:proofErr w:type="spellEnd"/>
      <w:r w:rsidR="00BB30C9" w:rsidRPr="00347904">
        <w:rPr>
          <w:rFonts w:ascii="Times New Roman" w:hAnsi="Times New Roman" w:cs="Times New Roman"/>
          <w:sz w:val="22"/>
        </w:rPr>
        <w:t xml:space="preserve"> entity instructs the </w:t>
      </w:r>
      <w:r w:rsidR="00BB30C9" w:rsidRPr="00347904">
        <w:rPr>
          <w:rFonts w:ascii="Times New Roman" w:hAnsi="Times New Roman" w:cs="Times New Roman"/>
          <w:sz w:val="22"/>
          <w:lang w:eastAsia="ko-KR"/>
        </w:rPr>
        <w:t>multiplexing and assembly entity</w:t>
      </w:r>
      <w:r w:rsidR="006E1416">
        <w:rPr>
          <w:rFonts w:ascii="Times New Roman" w:hAnsi="Times New Roman" w:cs="Times New Roman"/>
          <w:sz w:val="22"/>
          <w:lang w:eastAsia="ko-KR"/>
        </w:rPr>
        <w:t xml:space="preserve"> to generate a MAC </w:t>
      </w:r>
      <w:proofErr w:type="spellStart"/>
      <w:r w:rsidR="006E1416">
        <w:rPr>
          <w:rFonts w:ascii="Times New Roman" w:hAnsi="Times New Roman" w:cs="Times New Roman"/>
          <w:sz w:val="22"/>
          <w:lang w:eastAsia="ko-KR"/>
        </w:rPr>
        <w:t>PDU</w:t>
      </w:r>
      <w:proofErr w:type="spellEnd"/>
      <w:r w:rsidR="00DD7E70" w:rsidRPr="00347904">
        <w:rPr>
          <w:rFonts w:ascii="Times New Roman" w:hAnsi="Times New Roman" w:cs="Times New Roman"/>
          <w:sz w:val="22"/>
          <w:lang w:eastAsia="ko-KR"/>
        </w:rPr>
        <w:t xml:space="preserve"> for the </w:t>
      </w:r>
      <w:r w:rsidR="00FC416A" w:rsidRPr="00347904">
        <w:rPr>
          <w:rFonts w:ascii="Times New Roman" w:eastAsia="宋体" w:hAnsi="Times New Roman" w:cs="Times New Roman"/>
          <w:sz w:val="22"/>
        </w:rPr>
        <w:t>prioritized uplink grant</w:t>
      </w:r>
      <w:r w:rsidR="00F959E5" w:rsidRPr="00347904">
        <w:rPr>
          <w:rFonts w:ascii="Times New Roman" w:hAnsi="Times New Roman" w:cs="Times New Roman"/>
          <w:sz w:val="22"/>
        </w:rPr>
        <w:t>;</w:t>
      </w:r>
    </w:p>
    <w:p w14:paraId="5CF911F8" w14:textId="0799C5FC" w:rsidR="00F959E5" w:rsidRPr="00347904" w:rsidRDefault="00915433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>
        <w:rPr>
          <w:rFonts w:ascii="Times New Roman" w:hAnsi="Times New Roman" w:cs="Times New Roman"/>
          <w:sz w:val="22"/>
          <w:lang w:eastAsia="ko-KR"/>
        </w:rPr>
        <w:t>T</w:t>
      </w:r>
      <w:r w:rsidR="00F959E5" w:rsidRPr="00347904">
        <w:rPr>
          <w:rFonts w:ascii="Times New Roman" w:hAnsi="Times New Roman" w:cs="Times New Roman"/>
          <w:sz w:val="22"/>
          <w:lang w:eastAsia="ko-KR"/>
        </w:rPr>
        <w:t xml:space="preserve">he multiplexing and assembly entity </w:t>
      </w:r>
      <w:proofErr w:type="gramStart"/>
      <w:r w:rsidR="00F959E5" w:rsidRPr="00347904">
        <w:rPr>
          <w:rFonts w:ascii="Times New Roman" w:hAnsi="Times New Roman" w:cs="Times New Roman"/>
          <w:sz w:val="22"/>
          <w:lang w:eastAsia="ko-KR"/>
        </w:rPr>
        <w:t>performs</w:t>
      </w:r>
      <w:proofErr w:type="gramEnd"/>
      <w:r w:rsidR="00F959E5" w:rsidRPr="00347904">
        <w:rPr>
          <w:rFonts w:ascii="Times New Roman" w:hAnsi="Times New Roman" w:cs="Times New Roman"/>
          <w:sz w:val="22"/>
          <w:lang w:eastAsia="ko-KR"/>
        </w:rPr>
        <w:t xml:space="preserve"> the </w:t>
      </w:r>
      <w:r w:rsidR="00F959E5" w:rsidRPr="00347904">
        <w:rPr>
          <w:rFonts w:ascii="Times New Roman" w:hAnsi="Times New Roman" w:cs="Times New Roman"/>
          <w:sz w:val="22"/>
        </w:rPr>
        <w:t>Logical Channel Prioritization</w:t>
      </w:r>
      <w:r w:rsidR="00F959E5" w:rsidRPr="00347904">
        <w:rPr>
          <w:rFonts w:ascii="Times New Roman" w:hAnsi="Times New Roman" w:cs="Times New Roman"/>
          <w:sz w:val="22"/>
          <w:lang w:eastAsia="ko-KR"/>
        </w:rPr>
        <w:t xml:space="preserve"> (LCP), logical channel (</w:t>
      </w:r>
      <w:proofErr w:type="spellStart"/>
      <w:r w:rsidR="00F959E5" w:rsidRPr="00347904">
        <w:rPr>
          <w:rFonts w:ascii="Times New Roman" w:hAnsi="Times New Roman" w:cs="Times New Roman"/>
          <w:sz w:val="22"/>
          <w:lang w:eastAsia="ko-KR"/>
        </w:rPr>
        <w:t>LCH</w:t>
      </w:r>
      <w:proofErr w:type="spellEnd"/>
      <w:r w:rsidR="00F959E5" w:rsidRPr="00347904">
        <w:rPr>
          <w:rFonts w:ascii="Times New Roman" w:hAnsi="Times New Roman" w:cs="Times New Roman"/>
          <w:sz w:val="22"/>
          <w:lang w:eastAsia="ko-KR"/>
        </w:rPr>
        <w:t>) selection, and resource allocation procedures (</w:t>
      </w:r>
      <w:r w:rsidR="00DB2707" w:rsidRPr="00347904">
        <w:rPr>
          <w:rFonts w:ascii="Times New Roman" w:hAnsi="Times New Roman" w:cs="Times New Roman"/>
          <w:sz w:val="22"/>
          <w:lang w:eastAsia="ko-KR"/>
        </w:rPr>
        <w:t xml:space="preserve">including determining </w:t>
      </w:r>
      <w:r w:rsidR="004F69BD" w:rsidRPr="00347904">
        <w:rPr>
          <w:rFonts w:ascii="Times New Roman" w:hAnsi="Times New Roman" w:cs="Times New Roman"/>
          <w:sz w:val="22"/>
          <w:lang w:eastAsia="ko-KR"/>
        </w:rPr>
        <w:t xml:space="preserve">whether </w:t>
      </w:r>
      <w:r w:rsidR="00614683" w:rsidRPr="00347904">
        <w:rPr>
          <w:rFonts w:ascii="Times New Roman" w:hAnsi="Times New Roman" w:cs="Times New Roman"/>
          <w:sz w:val="22"/>
          <w:lang w:eastAsia="ko-KR"/>
        </w:rPr>
        <w:t xml:space="preserve">the </w:t>
      </w:r>
      <w:proofErr w:type="spellStart"/>
      <w:r w:rsidR="004F69BD" w:rsidRPr="00347904">
        <w:rPr>
          <w:rFonts w:ascii="Times New Roman" w:hAnsi="Times New Roman" w:cs="Times New Roman"/>
          <w:sz w:val="22"/>
          <w:lang w:eastAsia="ko-KR"/>
        </w:rPr>
        <w:t>PUSCH</w:t>
      </w:r>
      <w:proofErr w:type="spellEnd"/>
      <w:r w:rsidR="00E446FC" w:rsidRPr="00347904">
        <w:rPr>
          <w:rFonts w:ascii="Times New Roman" w:hAnsi="Times New Roman" w:cs="Times New Roman"/>
          <w:sz w:val="22"/>
          <w:lang w:eastAsia="ko-KR"/>
        </w:rPr>
        <w:t xml:space="preserve"> </w:t>
      </w:r>
      <w:r w:rsidR="004F69BD" w:rsidRPr="00347904">
        <w:rPr>
          <w:rFonts w:ascii="Times New Roman" w:hAnsi="Times New Roman" w:cs="Times New Roman"/>
          <w:sz w:val="22"/>
          <w:lang w:eastAsia="ko-KR"/>
        </w:rPr>
        <w:t>skipping</w:t>
      </w:r>
      <w:r w:rsidR="00370C3E" w:rsidRPr="00347904">
        <w:rPr>
          <w:rFonts w:ascii="Times New Roman" w:hAnsi="Times New Roman" w:cs="Times New Roman"/>
          <w:sz w:val="22"/>
          <w:lang w:eastAsia="ko-KR"/>
        </w:rPr>
        <w:t xml:space="preserve"> conditions are met or not</w:t>
      </w:r>
      <w:r w:rsidR="00F959E5" w:rsidRPr="00347904">
        <w:rPr>
          <w:rFonts w:ascii="Times New Roman" w:hAnsi="Times New Roman" w:cs="Times New Roman"/>
          <w:sz w:val="22"/>
          <w:lang w:eastAsia="ko-KR"/>
        </w:rPr>
        <w:t>);</w:t>
      </w:r>
    </w:p>
    <w:p w14:paraId="5A332CA9" w14:textId="4C1D0E38" w:rsidR="00F959E5" w:rsidRPr="00347904" w:rsidRDefault="003575F2" w:rsidP="00F959E5">
      <w:pPr>
        <w:pStyle w:val="af7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</w:t>
      </w:r>
      <w:proofErr w:type="spellStart"/>
      <w:r w:rsidRPr="00347904">
        <w:rPr>
          <w:rFonts w:ascii="Times New Roman" w:hAnsi="Times New Roman" w:cs="Times New Roman"/>
          <w:sz w:val="22"/>
        </w:rPr>
        <w:t>HARQ</w:t>
      </w:r>
      <w:proofErr w:type="spellEnd"/>
      <w:r w:rsidRPr="00347904">
        <w:rPr>
          <w:rFonts w:ascii="Times New Roman" w:hAnsi="Times New Roman" w:cs="Times New Roman"/>
          <w:sz w:val="22"/>
        </w:rPr>
        <w:t xml:space="preserve"> entity</w:t>
      </w:r>
      <w:r w:rsidR="00F959E5" w:rsidRPr="00347904">
        <w:rPr>
          <w:rFonts w:ascii="Times New Roman" w:hAnsi="Times New Roman" w:cs="Times New Roman"/>
          <w:sz w:val="22"/>
        </w:rPr>
        <w:t xml:space="preserve"> o</w:t>
      </w:r>
      <w:r w:rsidR="00F959E5" w:rsidRPr="00347904">
        <w:rPr>
          <w:rFonts w:ascii="Times New Roman" w:hAnsi="Times New Roman" w:cs="Times New Roman"/>
          <w:sz w:val="22"/>
          <w:lang w:eastAsia="ko-KR"/>
        </w:rPr>
        <w:t xml:space="preserve">btains the MAC </w:t>
      </w:r>
      <w:proofErr w:type="spellStart"/>
      <w:r w:rsidR="00F959E5" w:rsidRPr="00347904">
        <w:rPr>
          <w:rFonts w:ascii="Times New Roman" w:hAnsi="Times New Roman" w:cs="Times New Roman"/>
          <w:sz w:val="22"/>
          <w:lang w:eastAsia="ko-KR"/>
        </w:rPr>
        <w:t>PDU</w:t>
      </w:r>
      <w:proofErr w:type="spellEnd"/>
      <w:r w:rsidR="00F959E5" w:rsidRPr="00347904">
        <w:rPr>
          <w:rFonts w:ascii="Times New Roman" w:hAnsi="Times New Roman" w:cs="Times New Roman"/>
          <w:sz w:val="22"/>
          <w:lang w:eastAsia="ko-KR"/>
        </w:rPr>
        <w:t xml:space="preserve"> to transmit from the multiplexing and assembly entity</w:t>
      </w:r>
      <w:r w:rsidR="00977427">
        <w:rPr>
          <w:rFonts w:ascii="Times New Roman" w:hAnsi="Times New Roman" w:cs="Times New Roman"/>
          <w:sz w:val="22"/>
          <w:lang w:eastAsia="ko-KR"/>
        </w:rPr>
        <w:t xml:space="preserve"> </w:t>
      </w:r>
      <w:r w:rsidR="00977427" w:rsidRPr="00347904">
        <w:rPr>
          <w:rFonts w:ascii="Times New Roman" w:hAnsi="Times New Roman" w:cs="Times New Roman"/>
          <w:sz w:val="22"/>
          <w:lang w:eastAsia="ko-KR"/>
        </w:rPr>
        <w:t xml:space="preserve">for the </w:t>
      </w:r>
      <w:r w:rsidR="00977427" w:rsidRPr="00347904">
        <w:rPr>
          <w:rFonts w:ascii="Times New Roman" w:eastAsia="宋体" w:hAnsi="Times New Roman" w:cs="Times New Roman"/>
          <w:sz w:val="22"/>
        </w:rPr>
        <w:t>prioritized uplink grant</w:t>
      </w:r>
      <w:r w:rsidR="00F959E5" w:rsidRPr="00347904">
        <w:rPr>
          <w:rFonts w:ascii="Times New Roman" w:hAnsi="Times New Roman" w:cs="Times New Roman"/>
          <w:sz w:val="22"/>
          <w:lang w:eastAsia="ko-KR"/>
        </w:rPr>
        <w:t>;</w:t>
      </w:r>
    </w:p>
    <w:p w14:paraId="784539DD" w14:textId="3E653A1B" w:rsidR="00F959E5" w:rsidRDefault="00FB6103" w:rsidP="00EE5E28">
      <w:pPr>
        <w:pStyle w:val="af7"/>
        <w:numPr>
          <w:ilvl w:val="0"/>
          <w:numId w:val="14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 xml:space="preserve">The </w:t>
      </w:r>
      <w:proofErr w:type="spellStart"/>
      <w:r w:rsidRPr="00347904">
        <w:rPr>
          <w:rFonts w:ascii="Times New Roman" w:hAnsi="Times New Roman" w:cs="Times New Roman"/>
          <w:sz w:val="22"/>
        </w:rPr>
        <w:t>HARQ</w:t>
      </w:r>
      <w:proofErr w:type="spellEnd"/>
      <w:r w:rsidRPr="00347904">
        <w:rPr>
          <w:rFonts w:ascii="Times New Roman" w:hAnsi="Times New Roman" w:cs="Times New Roman"/>
          <w:sz w:val="22"/>
        </w:rPr>
        <w:t xml:space="preserve"> entity trigger</w:t>
      </w:r>
      <w:r w:rsidR="002127AF" w:rsidRPr="00347904">
        <w:rPr>
          <w:rFonts w:ascii="Times New Roman" w:hAnsi="Times New Roman" w:cs="Times New Roman"/>
          <w:sz w:val="22"/>
        </w:rPr>
        <w:t>s</w:t>
      </w:r>
      <w:r w:rsidRPr="00347904">
        <w:rPr>
          <w:rFonts w:ascii="Times New Roman" w:hAnsi="Times New Roman" w:cs="Times New Roman"/>
          <w:sz w:val="22"/>
        </w:rPr>
        <w:t xml:space="preserve"> </w:t>
      </w:r>
      <w:r w:rsidR="006D1072">
        <w:rPr>
          <w:rFonts w:ascii="Times New Roman" w:hAnsi="Times New Roman" w:cs="Times New Roman"/>
          <w:sz w:val="22"/>
        </w:rPr>
        <w:t xml:space="preserve">the corresponding </w:t>
      </w:r>
      <w:proofErr w:type="spellStart"/>
      <w:r w:rsidR="006D1072">
        <w:rPr>
          <w:rFonts w:ascii="Times New Roman" w:hAnsi="Times New Roman" w:cs="Times New Roman"/>
          <w:sz w:val="22"/>
        </w:rPr>
        <w:t>HARQ</w:t>
      </w:r>
      <w:proofErr w:type="spellEnd"/>
      <w:r w:rsidR="006D1072">
        <w:rPr>
          <w:rFonts w:ascii="Times New Roman" w:hAnsi="Times New Roman" w:cs="Times New Roman"/>
          <w:sz w:val="22"/>
        </w:rPr>
        <w:t xml:space="preserve"> process to perform </w:t>
      </w:r>
      <w:r w:rsidRPr="00347904">
        <w:rPr>
          <w:rFonts w:ascii="Times New Roman" w:hAnsi="Times New Roman" w:cs="Times New Roman"/>
          <w:sz w:val="22"/>
        </w:rPr>
        <w:t>a new transmission</w:t>
      </w:r>
      <w:r w:rsidR="008E602D">
        <w:rPr>
          <w:rFonts w:ascii="Times New Roman" w:hAnsi="Times New Roman" w:cs="Times New Roman"/>
          <w:sz w:val="22"/>
          <w:lang w:eastAsia="ko-KR"/>
        </w:rPr>
        <w:t>;</w:t>
      </w:r>
    </w:p>
    <w:p w14:paraId="5FF342D3" w14:textId="6A812DB9" w:rsidR="002238EE" w:rsidRPr="002238EE" w:rsidRDefault="002238EE" w:rsidP="00EE5E28">
      <w:pPr>
        <w:pStyle w:val="af7"/>
        <w:numPr>
          <w:ilvl w:val="0"/>
          <w:numId w:val="14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8"/>
          <w:lang w:eastAsia="ko-KR"/>
        </w:rPr>
      </w:pPr>
      <w:r>
        <w:rPr>
          <w:rFonts w:ascii="Times New Roman" w:eastAsia="宋体" w:hAnsi="Times New Roman" w:cs="Times New Roman" w:hint="eastAsia"/>
          <w:sz w:val="22"/>
        </w:rPr>
        <w:t>T</w:t>
      </w:r>
      <w:r>
        <w:rPr>
          <w:rFonts w:ascii="Times New Roman" w:eastAsia="宋体" w:hAnsi="Times New Roman" w:cs="Times New Roman"/>
          <w:sz w:val="22"/>
        </w:rPr>
        <w:t xml:space="preserve">he </w:t>
      </w:r>
      <w:r>
        <w:rPr>
          <w:rFonts w:ascii="Times New Roman" w:hAnsi="Times New Roman" w:cs="Times New Roman"/>
          <w:sz w:val="22"/>
        </w:rPr>
        <w:t xml:space="preserve">corresponding </w:t>
      </w:r>
      <w:proofErr w:type="spellStart"/>
      <w:r>
        <w:rPr>
          <w:rFonts w:ascii="Times New Roman" w:hAnsi="Times New Roman" w:cs="Times New Roman"/>
          <w:sz w:val="22"/>
        </w:rPr>
        <w:t>HARQ</w:t>
      </w:r>
      <w:proofErr w:type="spellEnd"/>
      <w:r>
        <w:rPr>
          <w:rFonts w:ascii="Times New Roman" w:hAnsi="Times New Roman" w:cs="Times New Roman"/>
          <w:sz w:val="22"/>
        </w:rPr>
        <w:t xml:space="preserve"> process</w:t>
      </w:r>
      <w:r w:rsidRPr="002238EE">
        <w:rPr>
          <w:rFonts w:ascii="Times New Roman" w:hAnsi="Times New Roman" w:cs="Times New Roman"/>
          <w:noProof/>
          <w:sz w:val="22"/>
        </w:rPr>
        <w:tab/>
        <w:t>instruct</w:t>
      </w:r>
      <w:r w:rsidR="003215B6">
        <w:rPr>
          <w:rFonts w:ascii="Times New Roman" w:hAnsi="Times New Roman" w:cs="Times New Roman"/>
          <w:noProof/>
          <w:sz w:val="22"/>
        </w:rPr>
        <w:t>s</w:t>
      </w:r>
      <w:r w:rsidRPr="002238EE">
        <w:rPr>
          <w:rFonts w:ascii="Times New Roman" w:hAnsi="Times New Roman" w:cs="Times New Roman"/>
          <w:noProof/>
          <w:sz w:val="22"/>
        </w:rPr>
        <w:t xml:space="preserve"> the </w:t>
      </w:r>
      <w:r w:rsidR="008937E2">
        <w:rPr>
          <w:rFonts w:ascii="Times New Roman" w:hAnsi="Times New Roman" w:cs="Times New Roman"/>
          <w:noProof/>
          <w:sz w:val="22"/>
        </w:rPr>
        <w:t>PHY</w:t>
      </w:r>
      <w:r w:rsidRPr="002238EE">
        <w:rPr>
          <w:rFonts w:ascii="Times New Roman" w:hAnsi="Times New Roman" w:cs="Times New Roman"/>
          <w:noProof/>
          <w:sz w:val="22"/>
        </w:rPr>
        <w:t xml:space="preserve"> layer to generate a transmission</w:t>
      </w:r>
      <w:r w:rsidR="00CB5851">
        <w:rPr>
          <w:rFonts w:ascii="Times New Roman" w:hAnsi="Times New Roman" w:cs="Times New Roman"/>
          <w:noProof/>
          <w:sz w:val="22"/>
        </w:rPr>
        <w:t xml:space="preserve"> according</w:t>
      </w:r>
      <w:r w:rsidR="00125700">
        <w:rPr>
          <w:rFonts w:ascii="Times New Roman" w:hAnsi="Times New Roman" w:cs="Times New Roman"/>
          <w:noProof/>
          <w:sz w:val="22"/>
        </w:rPr>
        <w:t xml:space="preserve"> to</w:t>
      </w:r>
      <w:r w:rsidR="00CB5851">
        <w:rPr>
          <w:rFonts w:ascii="Times New Roman" w:hAnsi="Times New Roman" w:cs="Times New Roman"/>
          <w:noProof/>
          <w:sz w:val="22"/>
        </w:rPr>
        <w:t xml:space="preserve"> the </w:t>
      </w:r>
      <w:r w:rsidR="00CB5851" w:rsidRPr="00347904">
        <w:rPr>
          <w:rFonts w:ascii="Times New Roman" w:eastAsia="宋体" w:hAnsi="Times New Roman" w:cs="Times New Roman"/>
          <w:sz w:val="22"/>
        </w:rPr>
        <w:t>prioritized uplink grant</w:t>
      </w:r>
      <w:r w:rsidR="001C32DE">
        <w:rPr>
          <w:rFonts w:ascii="Times New Roman" w:hAnsi="Times New Roman" w:cs="Times New Roman"/>
          <w:noProof/>
          <w:sz w:val="22"/>
        </w:rPr>
        <w:t>.</w:t>
      </w:r>
    </w:p>
    <w:p w14:paraId="502C6581" w14:textId="2C47BBD0" w:rsidR="00512FF0" w:rsidRPr="00512FF0" w:rsidRDefault="00512FF0" w:rsidP="00605BD7">
      <w:pPr>
        <w:adjustRightInd w:val="0"/>
        <w:snapToGrid w:val="0"/>
        <w:spacing w:after="120"/>
        <w:rPr>
          <w:sz w:val="22"/>
          <w:szCs w:val="22"/>
          <w:lang w:eastAsia="ko-KR"/>
        </w:rPr>
      </w:pPr>
      <w:r>
        <w:rPr>
          <w:bCs/>
          <w:sz w:val="22"/>
          <w:szCs w:val="22"/>
          <w:lang w:val="en-US"/>
        </w:rPr>
        <w:t>Simi</w:t>
      </w:r>
      <w:r w:rsidR="00686BCE">
        <w:rPr>
          <w:bCs/>
          <w:sz w:val="22"/>
          <w:szCs w:val="22"/>
          <w:lang w:val="en-US"/>
        </w:rPr>
        <w:t>la</w:t>
      </w:r>
      <w:r>
        <w:rPr>
          <w:bCs/>
          <w:sz w:val="22"/>
          <w:szCs w:val="22"/>
          <w:lang w:val="en-US"/>
        </w:rPr>
        <w:t xml:space="preserve">rly, </w:t>
      </w:r>
      <w:r w:rsidR="000D482A">
        <w:rPr>
          <w:bCs/>
          <w:sz w:val="22"/>
          <w:szCs w:val="22"/>
          <w:lang w:val="en-US"/>
        </w:rPr>
        <w:t>i</w:t>
      </w:r>
      <w:r w:rsidRPr="00512FF0">
        <w:rPr>
          <w:bCs/>
          <w:sz w:val="22"/>
          <w:szCs w:val="22"/>
          <w:lang w:val="en-US"/>
        </w:rPr>
        <w:t xml:space="preserve">n </w:t>
      </w:r>
      <w:r w:rsidRPr="00512FF0">
        <w:rPr>
          <w:rFonts w:eastAsia="宋体"/>
          <w:bCs/>
          <w:sz w:val="22"/>
          <w:szCs w:val="22"/>
          <w:lang w:val="en-US" w:eastAsia="zh-CN"/>
        </w:rPr>
        <w:t>Re</w:t>
      </w:r>
      <w:r w:rsidRPr="00512FF0">
        <w:rPr>
          <w:bCs/>
          <w:sz w:val="22"/>
          <w:szCs w:val="22"/>
          <w:lang w:val="en-US"/>
        </w:rPr>
        <w:t>l-16 with L</w:t>
      </w:r>
      <w:r w:rsidRPr="00512FF0">
        <w:rPr>
          <w:rFonts w:eastAsia="宋体"/>
          <w:noProof/>
          <w:sz w:val="22"/>
          <w:szCs w:val="22"/>
        </w:rPr>
        <w:t>CH-based prioritization</w:t>
      </w:r>
      <w:r w:rsidRPr="00512FF0">
        <w:rPr>
          <w:bCs/>
          <w:sz w:val="22"/>
          <w:szCs w:val="22"/>
          <w:lang w:val="en-US"/>
        </w:rPr>
        <w:t xml:space="preserve">, </w:t>
      </w:r>
      <w:r w:rsidRPr="00512FF0">
        <w:rPr>
          <w:sz w:val="22"/>
          <w:szCs w:val="22"/>
        </w:rPr>
        <w:t>the main preparation steps for the</w:t>
      </w:r>
      <w:r w:rsidR="00686BCE">
        <w:rPr>
          <w:sz w:val="22"/>
          <w:szCs w:val="22"/>
        </w:rPr>
        <w:t xml:space="preserve"> </w:t>
      </w:r>
      <w:r w:rsidR="00441FBD">
        <w:rPr>
          <w:sz w:val="22"/>
          <w:szCs w:val="22"/>
        </w:rPr>
        <w:t xml:space="preserve">SR </w:t>
      </w:r>
      <w:r w:rsidR="00686BCE">
        <w:rPr>
          <w:sz w:val="22"/>
          <w:szCs w:val="22"/>
        </w:rPr>
        <w:t>transmission</w:t>
      </w:r>
      <w:r w:rsidR="00441FBD">
        <w:rPr>
          <w:sz w:val="22"/>
          <w:szCs w:val="22"/>
        </w:rPr>
        <w:t xml:space="preserve"> for a pending</w:t>
      </w:r>
      <w:r w:rsidRPr="00512FF0">
        <w:rPr>
          <w:sz w:val="22"/>
          <w:szCs w:val="22"/>
        </w:rPr>
        <w:t xml:space="preserve"> </w:t>
      </w:r>
      <w:r w:rsidR="000C0F93">
        <w:rPr>
          <w:sz w:val="22"/>
          <w:szCs w:val="22"/>
        </w:rPr>
        <w:t>SR</w:t>
      </w:r>
      <w:r w:rsidRPr="00512FF0">
        <w:rPr>
          <w:sz w:val="22"/>
          <w:szCs w:val="22"/>
        </w:rPr>
        <w:t xml:space="preserve"> are given as follows:</w:t>
      </w:r>
    </w:p>
    <w:p w14:paraId="2F6240A4" w14:textId="7F9571BA" w:rsidR="00441FBD" w:rsidRPr="00347904" w:rsidRDefault="00441FBD" w:rsidP="00605BD7">
      <w:pPr>
        <w:pStyle w:val="af7"/>
        <w:numPr>
          <w:ilvl w:val="0"/>
          <w:numId w:val="35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>The MAC entity</w:t>
      </w:r>
      <w:r>
        <w:rPr>
          <w:rFonts w:ascii="Times New Roman" w:hAnsi="Times New Roman" w:cs="Times New Roman"/>
          <w:sz w:val="22"/>
        </w:rPr>
        <w:t xml:space="preserve"> </w:t>
      </w:r>
      <w:r w:rsidRPr="00347904">
        <w:rPr>
          <w:rFonts w:ascii="Times New Roman" w:eastAsia="宋体" w:hAnsi="Times New Roman" w:cs="Times New Roman"/>
          <w:sz w:val="22"/>
        </w:rPr>
        <w:t xml:space="preserve">determines whether </w:t>
      </w:r>
      <w:r w:rsidR="00112571">
        <w:rPr>
          <w:rFonts w:ascii="Times New Roman" w:eastAsia="宋体" w:hAnsi="Times New Roman" w:cs="Times New Roman"/>
          <w:sz w:val="22"/>
        </w:rPr>
        <w:t xml:space="preserve">there exists </w:t>
      </w:r>
      <w:r w:rsidRPr="00347904">
        <w:rPr>
          <w:rFonts w:ascii="Times New Roman" w:eastAsia="宋体" w:hAnsi="Times New Roman" w:cs="Times New Roman"/>
          <w:sz w:val="22"/>
        </w:rPr>
        <w:t>a</w:t>
      </w:r>
      <w:r w:rsidR="00112571">
        <w:rPr>
          <w:rFonts w:ascii="Times New Roman" w:eastAsia="宋体" w:hAnsi="Times New Roman" w:cs="Times New Roman"/>
          <w:sz w:val="22"/>
        </w:rPr>
        <w:t xml:space="preserve"> valid </w:t>
      </w:r>
      <w:proofErr w:type="spellStart"/>
      <w:r w:rsidR="00112571">
        <w:rPr>
          <w:rFonts w:ascii="Times New Roman" w:eastAsia="宋体" w:hAnsi="Times New Roman" w:cs="Times New Roman"/>
          <w:sz w:val="22"/>
        </w:rPr>
        <w:t>PUCCH</w:t>
      </w:r>
      <w:proofErr w:type="spellEnd"/>
      <w:r w:rsidR="00112571">
        <w:rPr>
          <w:rFonts w:ascii="Times New Roman" w:eastAsia="宋体" w:hAnsi="Times New Roman" w:cs="Times New Roman"/>
          <w:sz w:val="22"/>
        </w:rPr>
        <w:t xml:space="preserve"> resource for SR transmission</w:t>
      </w:r>
      <w:r w:rsidRPr="00347904">
        <w:rPr>
          <w:rFonts w:ascii="Times New Roman" w:hAnsi="Times New Roman" w:cs="Times New Roman"/>
          <w:sz w:val="22"/>
        </w:rPr>
        <w:t>;</w:t>
      </w:r>
    </w:p>
    <w:p w14:paraId="015F0988" w14:textId="24352E25" w:rsidR="00441FBD" w:rsidRPr="00950414" w:rsidRDefault="00441FBD" w:rsidP="00441FBD">
      <w:pPr>
        <w:pStyle w:val="af7"/>
        <w:numPr>
          <w:ilvl w:val="0"/>
          <w:numId w:val="35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  <w:r w:rsidRPr="00950414">
        <w:rPr>
          <w:rFonts w:ascii="Times New Roman" w:eastAsia="宋体" w:hAnsi="Times New Roman" w:cs="Times New Roman"/>
          <w:sz w:val="22"/>
          <w:szCs w:val="22"/>
        </w:rPr>
        <w:t xml:space="preserve">The MAC entity determines whether </w:t>
      </w:r>
      <w:r w:rsidR="009B5E54" w:rsidRPr="00950414">
        <w:rPr>
          <w:rFonts w:ascii="Times New Roman" w:eastAsia="宋体" w:hAnsi="Times New Roman" w:cs="Times New Roman"/>
          <w:sz w:val="22"/>
          <w:szCs w:val="22"/>
        </w:rPr>
        <w:t>the</w:t>
      </w:r>
      <w:r w:rsidR="005A5FA3" w:rsidRPr="00950414">
        <w:rPr>
          <w:rFonts w:ascii="Times New Roman" w:eastAsia="宋体" w:hAnsi="Times New Roman" w:cs="Times New Roman"/>
          <w:sz w:val="22"/>
          <w:szCs w:val="22"/>
        </w:rPr>
        <w:t xml:space="preserve"> SR transmission</w:t>
      </w:r>
      <w:r w:rsidR="00945E26" w:rsidRPr="00950414">
        <w:rPr>
          <w:rFonts w:ascii="Times New Roman" w:eastAsia="宋体" w:hAnsi="Times New Roman" w:cs="Times New Roman"/>
          <w:sz w:val="22"/>
          <w:szCs w:val="22"/>
        </w:rPr>
        <w:t xml:space="preserve"> can be considered as </w:t>
      </w:r>
      <w:r w:rsidRPr="00950414">
        <w:rPr>
          <w:rFonts w:ascii="Times New Roman" w:eastAsia="宋体" w:hAnsi="Times New Roman" w:cs="Times New Roman"/>
          <w:sz w:val="22"/>
          <w:szCs w:val="22"/>
        </w:rPr>
        <w:t xml:space="preserve">prioritized </w:t>
      </w:r>
      <w:r w:rsidR="00A87E06" w:rsidRPr="00950414">
        <w:rPr>
          <w:rFonts w:ascii="Times New Roman" w:eastAsia="宋体" w:hAnsi="Times New Roman" w:cs="Times New Roman"/>
          <w:sz w:val="22"/>
          <w:szCs w:val="22"/>
        </w:rPr>
        <w:t>SR transmission</w:t>
      </w:r>
      <w:r w:rsidRPr="00950414">
        <w:rPr>
          <w:rFonts w:ascii="Times New Roman" w:eastAsia="宋体" w:hAnsi="Times New Roman" w:cs="Times New Roman"/>
          <w:sz w:val="22"/>
          <w:szCs w:val="22"/>
        </w:rPr>
        <w:t>, if it can be</w:t>
      </w:r>
      <w:r w:rsidR="0071312A" w:rsidRPr="00950414">
        <w:rPr>
          <w:rFonts w:ascii="Times New Roman" w:eastAsia="宋体" w:hAnsi="Times New Roman" w:cs="Times New Roman"/>
          <w:sz w:val="22"/>
          <w:szCs w:val="22"/>
        </w:rPr>
        <w:t xml:space="preserve"> </w:t>
      </w:r>
      <w:r w:rsidR="00931A3E" w:rsidRPr="00950414">
        <w:rPr>
          <w:rFonts w:ascii="Times New Roman" w:eastAsia="宋体" w:hAnsi="Times New Roman" w:cs="Times New Roman"/>
          <w:sz w:val="22"/>
          <w:szCs w:val="22"/>
        </w:rPr>
        <w:t>signaled</w:t>
      </w:r>
      <w:r w:rsidRPr="00950414">
        <w:rPr>
          <w:rFonts w:ascii="Times New Roman" w:eastAsia="宋体" w:hAnsi="Times New Roman" w:cs="Times New Roman"/>
          <w:sz w:val="22"/>
          <w:szCs w:val="22"/>
        </w:rPr>
        <w:t xml:space="preserve"> by the PHY layer</w:t>
      </w:r>
      <w:r w:rsidR="00931A3E" w:rsidRPr="00950414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 on one valid PUCCH resource for SR</w:t>
      </w:r>
      <w:r w:rsidRPr="00950414">
        <w:rPr>
          <w:rFonts w:ascii="Times New Roman" w:eastAsia="宋体" w:hAnsi="Times New Roman" w:cs="Times New Roman"/>
          <w:sz w:val="22"/>
          <w:szCs w:val="22"/>
        </w:rPr>
        <w:t xml:space="preserve">; </w:t>
      </w:r>
    </w:p>
    <w:p w14:paraId="69A7535E" w14:textId="4FB63A3C" w:rsidR="00B846EA" w:rsidRPr="002238EE" w:rsidRDefault="00B846EA" w:rsidP="00B846EA">
      <w:pPr>
        <w:pStyle w:val="af7"/>
        <w:numPr>
          <w:ilvl w:val="0"/>
          <w:numId w:val="35"/>
        </w:numPr>
        <w:adjustRightInd w:val="0"/>
        <w:snapToGrid w:val="0"/>
        <w:spacing w:after="120"/>
        <w:jc w:val="both"/>
        <w:rPr>
          <w:rFonts w:ascii="Times New Roman" w:hAnsi="Times New Roman" w:cs="Times New Roman"/>
          <w:sz w:val="28"/>
          <w:lang w:eastAsia="ko-KR"/>
        </w:rPr>
      </w:pPr>
      <w:r>
        <w:rPr>
          <w:rFonts w:ascii="Times New Roman" w:eastAsia="宋体" w:hAnsi="Times New Roman" w:cs="Times New Roman" w:hint="eastAsia"/>
          <w:sz w:val="22"/>
        </w:rPr>
        <w:t>T</w:t>
      </w:r>
      <w:r>
        <w:rPr>
          <w:rFonts w:ascii="Times New Roman" w:eastAsia="宋体" w:hAnsi="Times New Roman" w:cs="Times New Roman"/>
          <w:sz w:val="22"/>
        </w:rPr>
        <w:t xml:space="preserve">he </w:t>
      </w:r>
      <w:r w:rsidRPr="00950414">
        <w:rPr>
          <w:rFonts w:ascii="Times New Roman" w:eastAsia="宋体" w:hAnsi="Times New Roman" w:cs="Times New Roman"/>
          <w:sz w:val="22"/>
          <w:szCs w:val="22"/>
        </w:rPr>
        <w:t>MAC entity</w:t>
      </w:r>
      <w:r w:rsidR="00DB13A7">
        <w:rPr>
          <w:rFonts w:ascii="Times New Roman" w:hAnsi="Times New Roman" w:cs="Times New Roman"/>
          <w:noProof/>
          <w:sz w:val="22"/>
        </w:rPr>
        <w:t xml:space="preserve"> </w:t>
      </w:r>
      <w:r w:rsidRPr="002238EE">
        <w:rPr>
          <w:rFonts w:ascii="Times New Roman" w:hAnsi="Times New Roman" w:cs="Times New Roman"/>
          <w:noProof/>
          <w:sz w:val="22"/>
        </w:rPr>
        <w:t>instruct</w:t>
      </w:r>
      <w:r>
        <w:rPr>
          <w:rFonts w:ascii="Times New Roman" w:hAnsi="Times New Roman" w:cs="Times New Roman"/>
          <w:noProof/>
          <w:sz w:val="22"/>
        </w:rPr>
        <w:t>s</w:t>
      </w:r>
      <w:r w:rsidRPr="002238EE">
        <w:rPr>
          <w:rFonts w:ascii="Times New Roman" w:hAnsi="Times New Roman" w:cs="Times New Roman"/>
          <w:noProof/>
          <w:sz w:val="22"/>
        </w:rPr>
        <w:t xml:space="preserve"> the </w:t>
      </w:r>
      <w:r>
        <w:rPr>
          <w:rFonts w:ascii="Times New Roman" w:hAnsi="Times New Roman" w:cs="Times New Roman"/>
          <w:noProof/>
          <w:sz w:val="22"/>
        </w:rPr>
        <w:t>PHY</w:t>
      </w:r>
      <w:r w:rsidRPr="002238EE">
        <w:rPr>
          <w:rFonts w:ascii="Times New Roman" w:hAnsi="Times New Roman" w:cs="Times New Roman"/>
          <w:noProof/>
          <w:sz w:val="22"/>
        </w:rPr>
        <w:t xml:space="preserve"> layer to </w:t>
      </w:r>
      <w:r>
        <w:rPr>
          <w:rFonts w:ascii="Times New Roman" w:hAnsi="Times New Roman" w:cs="Times New Roman"/>
          <w:noProof/>
          <w:sz w:val="22"/>
        </w:rPr>
        <w:t>signal SR</w:t>
      </w:r>
      <w:r w:rsidRPr="009C11A3">
        <w:rPr>
          <w:rFonts w:ascii="Times New Roman" w:hAnsi="Times New Roman" w:cs="Times New Roman"/>
          <w:noProof/>
          <w:sz w:val="22"/>
          <w:szCs w:val="22"/>
        </w:rPr>
        <w:t xml:space="preserve"> on one valid PUCCH resource for SR</w:t>
      </w:r>
      <w:r w:rsidR="001755E2">
        <w:rPr>
          <w:rFonts w:ascii="Times New Roman" w:hAnsi="Times New Roman" w:cs="Times New Roman"/>
          <w:noProof/>
          <w:sz w:val="22"/>
          <w:szCs w:val="22"/>
        </w:rPr>
        <w:t>;</w:t>
      </w:r>
    </w:p>
    <w:p w14:paraId="277E732F" w14:textId="3870D6DE" w:rsidR="00441FBD" w:rsidRPr="00347904" w:rsidRDefault="00441FBD" w:rsidP="00441FBD">
      <w:pPr>
        <w:pStyle w:val="af7"/>
        <w:numPr>
          <w:ilvl w:val="0"/>
          <w:numId w:val="35"/>
        </w:numPr>
        <w:spacing w:after="120"/>
        <w:jc w:val="both"/>
        <w:rPr>
          <w:rFonts w:ascii="Times New Roman" w:hAnsi="Times New Roman" w:cs="Times New Roman"/>
          <w:sz w:val="22"/>
          <w:lang w:eastAsia="ko-KR"/>
        </w:rPr>
      </w:pPr>
      <w:r w:rsidRPr="00347904">
        <w:rPr>
          <w:rFonts w:ascii="Times New Roman" w:hAnsi="Times New Roman" w:cs="Times New Roman"/>
          <w:sz w:val="22"/>
        </w:rPr>
        <w:t>The</w:t>
      </w:r>
      <w:r w:rsidR="00605BD7">
        <w:rPr>
          <w:rFonts w:ascii="Times New Roman" w:hAnsi="Times New Roman" w:cs="Times New Roman"/>
          <w:sz w:val="22"/>
        </w:rPr>
        <w:t xml:space="preserve"> PHY performs UCI reporting procedures (e.g. UCI multipl</w:t>
      </w:r>
      <w:r w:rsidR="006B061A">
        <w:rPr>
          <w:rFonts w:ascii="Times New Roman" w:hAnsi="Times New Roman" w:cs="Times New Roman"/>
          <w:sz w:val="22"/>
        </w:rPr>
        <w:t>e</w:t>
      </w:r>
      <w:r w:rsidR="00605BD7">
        <w:rPr>
          <w:rFonts w:ascii="Times New Roman" w:hAnsi="Times New Roman" w:cs="Times New Roman"/>
          <w:sz w:val="22"/>
        </w:rPr>
        <w:t>xing)</w:t>
      </w:r>
      <w:r w:rsidRPr="00347904">
        <w:rPr>
          <w:rFonts w:ascii="Times New Roman" w:hAnsi="Times New Roman" w:cs="Times New Roman"/>
          <w:sz w:val="22"/>
          <w:lang w:eastAsia="ko-KR"/>
        </w:rPr>
        <w:t>.</w:t>
      </w:r>
    </w:p>
    <w:p w14:paraId="2AC4E071" w14:textId="578DC8E0" w:rsidR="00317DBA" w:rsidRDefault="008F552C" w:rsidP="00C51631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</w:t>
      </w:r>
      <w:r w:rsidR="00317DBA">
        <w:rPr>
          <w:rFonts w:eastAsia="宋体"/>
          <w:sz w:val="22"/>
          <w:szCs w:val="22"/>
          <w:lang w:eastAsia="zh-CN"/>
        </w:rPr>
        <w:t xml:space="preserve">t shall be noted that a </w:t>
      </w:r>
      <w:r w:rsidR="00317DBA" w:rsidRPr="00347904">
        <w:rPr>
          <w:rFonts w:eastAsia="宋体"/>
          <w:sz w:val="22"/>
        </w:rPr>
        <w:t>dynamic grant/configured grant</w:t>
      </w:r>
      <w:r w:rsidR="00317DBA">
        <w:rPr>
          <w:rFonts w:eastAsia="宋体" w:hint="eastAsia"/>
          <w:sz w:val="22"/>
          <w:lang w:eastAsia="zh-CN"/>
        </w:rPr>
        <w:t>/</w:t>
      </w:r>
      <w:r w:rsidR="00317DBA">
        <w:rPr>
          <w:rFonts w:eastAsia="宋体"/>
          <w:sz w:val="22"/>
          <w:lang w:eastAsia="zh-CN"/>
        </w:rPr>
        <w:t>SR transmission can only be prioritized in the MAC entity after the PHY layer confirming</w:t>
      </w:r>
      <w:r w:rsidR="00242962">
        <w:rPr>
          <w:rFonts w:eastAsia="宋体"/>
          <w:sz w:val="22"/>
          <w:lang w:eastAsia="zh-CN"/>
        </w:rPr>
        <w:t xml:space="preserve"> it can be transmitted/</w:t>
      </w:r>
      <w:proofErr w:type="spellStart"/>
      <w:r w:rsidR="00242962">
        <w:rPr>
          <w:rFonts w:eastAsia="宋体"/>
          <w:sz w:val="22"/>
          <w:lang w:eastAsia="zh-CN"/>
        </w:rPr>
        <w:t>signaled</w:t>
      </w:r>
      <w:proofErr w:type="spellEnd"/>
      <w:r w:rsidR="00242962">
        <w:rPr>
          <w:rFonts w:eastAsia="宋体"/>
          <w:sz w:val="22"/>
          <w:lang w:eastAsia="zh-CN"/>
        </w:rPr>
        <w:t xml:space="preserve"> via PHY. In other words, </w:t>
      </w:r>
      <w:r w:rsidR="009B34A6">
        <w:rPr>
          <w:rFonts w:eastAsia="宋体"/>
          <w:sz w:val="22"/>
          <w:lang w:eastAsia="zh-CN"/>
        </w:rPr>
        <w:t xml:space="preserve">it would be PHY privilege to determine whether </w:t>
      </w:r>
      <w:r w:rsidR="009B34A6">
        <w:rPr>
          <w:rFonts w:eastAsia="宋体"/>
          <w:sz w:val="22"/>
          <w:szCs w:val="22"/>
          <w:lang w:eastAsia="zh-CN"/>
        </w:rPr>
        <w:t xml:space="preserve">a </w:t>
      </w:r>
      <w:r w:rsidR="009B34A6" w:rsidRPr="00347904">
        <w:rPr>
          <w:rFonts w:eastAsia="宋体"/>
          <w:sz w:val="22"/>
        </w:rPr>
        <w:t>dynamic grant/configured grant</w:t>
      </w:r>
      <w:r w:rsidR="009B34A6">
        <w:rPr>
          <w:rFonts w:eastAsia="宋体" w:hint="eastAsia"/>
          <w:sz w:val="22"/>
          <w:lang w:eastAsia="zh-CN"/>
        </w:rPr>
        <w:t>/</w:t>
      </w:r>
      <w:r w:rsidR="009B34A6">
        <w:rPr>
          <w:rFonts w:eastAsia="宋体"/>
          <w:sz w:val="22"/>
          <w:lang w:eastAsia="zh-CN"/>
        </w:rPr>
        <w:t xml:space="preserve">SR transmission can be prioritized in the MAC entity or not.  </w:t>
      </w:r>
      <w:r w:rsidR="00317DBA">
        <w:rPr>
          <w:rFonts w:eastAsia="宋体"/>
          <w:sz w:val="22"/>
          <w:lang w:eastAsia="zh-CN"/>
        </w:rPr>
        <w:t xml:space="preserve"> </w:t>
      </w:r>
      <w:r w:rsidR="00317DBA">
        <w:rPr>
          <w:rFonts w:eastAsia="宋体"/>
          <w:sz w:val="22"/>
          <w:szCs w:val="22"/>
          <w:lang w:eastAsia="zh-CN"/>
        </w:rPr>
        <w:t xml:space="preserve">   </w:t>
      </w:r>
    </w:p>
    <w:p w14:paraId="1DE7FB78" w14:textId="3D9D4D18" w:rsidR="009B34A6" w:rsidRPr="00221537" w:rsidRDefault="009B34A6" w:rsidP="00C51631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221537">
        <w:rPr>
          <w:rFonts w:eastAsia="宋体" w:hint="eastAsia"/>
          <w:b/>
          <w:sz w:val="22"/>
          <w:szCs w:val="22"/>
          <w:lang w:eastAsia="zh-CN"/>
        </w:rPr>
        <w:t>O</w:t>
      </w:r>
      <w:r w:rsidRPr="00221537">
        <w:rPr>
          <w:rFonts w:eastAsia="宋体"/>
          <w:b/>
          <w:sz w:val="22"/>
          <w:szCs w:val="22"/>
          <w:lang w:eastAsia="zh-CN"/>
        </w:rPr>
        <w:t xml:space="preserve">bservation: </w:t>
      </w:r>
      <w:r w:rsidR="008F552C" w:rsidRPr="00221537">
        <w:rPr>
          <w:rFonts w:eastAsia="宋体"/>
          <w:b/>
          <w:sz w:val="22"/>
          <w:lang w:eastAsia="zh-CN"/>
        </w:rPr>
        <w:t xml:space="preserve">PHY layer </w:t>
      </w:r>
      <w:r w:rsidR="006652D3">
        <w:rPr>
          <w:rFonts w:eastAsia="宋体"/>
          <w:b/>
          <w:sz w:val="22"/>
          <w:lang w:eastAsia="zh-CN"/>
        </w:rPr>
        <w:t>ha</w:t>
      </w:r>
      <w:r w:rsidR="006B5EB7">
        <w:rPr>
          <w:rFonts w:eastAsia="宋体"/>
          <w:b/>
          <w:sz w:val="22"/>
          <w:lang w:eastAsia="zh-CN"/>
        </w:rPr>
        <w:t>s</w:t>
      </w:r>
      <w:r w:rsidR="006652D3">
        <w:rPr>
          <w:rFonts w:eastAsia="宋体"/>
          <w:b/>
          <w:sz w:val="22"/>
          <w:lang w:eastAsia="zh-CN"/>
        </w:rPr>
        <w:t xml:space="preserve"> the privilege to</w:t>
      </w:r>
      <w:r w:rsidR="008F552C" w:rsidRPr="00221537">
        <w:rPr>
          <w:rFonts w:eastAsia="宋体"/>
          <w:b/>
          <w:sz w:val="22"/>
          <w:lang w:eastAsia="zh-CN"/>
        </w:rPr>
        <w:t xml:space="preserve"> determine whether </w:t>
      </w:r>
      <w:r w:rsidR="008F552C" w:rsidRPr="00221537">
        <w:rPr>
          <w:rFonts w:eastAsia="宋体"/>
          <w:b/>
          <w:sz w:val="22"/>
          <w:szCs w:val="22"/>
          <w:lang w:eastAsia="zh-CN"/>
        </w:rPr>
        <w:t xml:space="preserve">a </w:t>
      </w:r>
      <w:r w:rsidR="008F552C" w:rsidRPr="00221537">
        <w:rPr>
          <w:rFonts w:eastAsia="宋体"/>
          <w:b/>
          <w:sz w:val="22"/>
        </w:rPr>
        <w:t>dynamic grant/configured grant</w:t>
      </w:r>
      <w:r w:rsidR="008F552C" w:rsidRPr="00221537">
        <w:rPr>
          <w:rFonts w:eastAsia="宋体" w:hint="eastAsia"/>
          <w:b/>
          <w:sz w:val="22"/>
          <w:lang w:eastAsia="zh-CN"/>
        </w:rPr>
        <w:t>/</w:t>
      </w:r>
      <w:r w:rsidR="008F552C" w:rsidRPr="00221537">
        <w:rPr>
          <w:rFonts w:eastAsia="宋体"/>
          <w:b/>
          <w:sz w:val="22"/>
          <w:lang w:eastAsia="zh-CN"/>
        </w:rPr>
        <w:t>SR transmission</w:t>
      </w:r>
      <w:r w:rsidR="008B161A" w:rsidRPr="00221537">
        <w:rPr>
          <w:rFonts w:eastAsia="宋体"/>
          <w:b/>
          <w:sz w:val="22"/>
          <w:lang w:eastAsia="zh-CN"/>
        </w:rPr>
        <w:t xml:space="preserve"> </w:t>
      </w:r>
      <w:r w:rsidR="00DF1F9F">
        <w:rPr>
          <w:rFonts w:eastAsia="宋体"/>
          <w:b/>
          <w:sz w:val="22"/>
          <w:lang w:eastAsia="zh-CN"/>
        </w:rPr>
        <w:t>can</w:t>
      </w:r>
      <w:r w:rsidR="005578E6" w:rsidRPr="00221537">
        <w:rPr>
          <w:rFonts w:eastAsia="宋体"/>
          <w:b/>
          <w:sz w:val="22"/>
          <w:lang w:eastAsia="zh-CN"/>
        </w:rPr>
        <w:t xml:space="preserve"> </w:t>
      </w:r>
      <w:r w:rsidR="008F552C" w:rsidRPr="00221537">
        <w:rPr>
          <w:rFonts w:eastAsia="宋体"/>
          <w:b/>
          <w:sz w:val="22"/>
          <w:lang w:eastAsia="zh-CN"/>
        </w:rPr>
        <w:t>be prioritized in the MAC entity.</w:t>
      </w:r>
    </w:p>
    <w:p w14:paraId="66731007" w14:textId="7D4EEF9F" w:rsidR="00C51631" w:rsidRPr="00B44E48" w:rsidRDefault="008F552C" w:rsidP="00C51631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B</w:t>
      </w:r>
      <w:r>
        <w:rPr>
          <w:rFonts w:eastAsia="宋体"/>
          <w:sz w:val="22"/>
          <w:szCs w:val="22"/>
          <w:lang w:eastAsia="zh-CN"/>
        </w:rPr>
        <w:t>ased on the above</w:t>
      </w:r>
      <w:r w:rsidR="000D553A">
        <w:rPr>
          <w:rFonts w:eastAsia="宋体"/>
          <w:sz w:val="22"/>
          <w:szCs w:val="22"/>
          <w:lang w:eastAsia="zh-CN"/>
        </w:rPr>
        <w:t xml:space="preserve"> understanding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="00786960">
        <w:rPr>
          <w:rFonts w:eastAsia="宋体"/>
          <w:sz w:val="22"/>
          <w:szCs w:val="22"/>
          <w:lang w:eastAsia="zh-CN"/>
        </w:rPr>
        <w:t>i</w:t>
      </w:r>
      <w:r w:rsidR="00C51631" w:rsidRPr="00B44E48">
        <w:rPr>
          <w:rFonts w:eastAsia="宋体"/>
          <w:sz w:val="22"/>
          <w:szCs w:val="22"/>
          <w:lang w:eastAsia="zh-CN"/>
        </w:rPr>
        <w:t xml:space="preserve">n the following, we would like to </w:t>
      </w:r>
      <w:r w:rsidR="00C51631" w:rsidRPr="00B44E48">
        <w:rPr>
          <w:sz w:val="22"/>
          <w:szCs w:val="22"/>
          <w:lang w:eastAsia="ja-JP"/>
        </w:rPr>
        <w:t xml:space="preserve">go through the cases raised in the </w:t>
      </w:r>
      <w:proofErr w:type="spellStart"/>
      <w:r w:rsidR="00C51631" w:rsidRPr="00B44E48">
        <w:rPr>
          <w:sz w:val="22"/>
          <w:szCs w:val="22"/>
          <w:lang w:eastAsia="ja-JP"/>
        </w:rPr>
        <w:t>RAN1</w:t>
      </w:r>
      <w:proofErr w:type="spellEnd"/>
      <w:r w:rsidR="00C51631" w:rsidRPr="00B44E48">
        <w:rPr>
          <w:sz w:val="22"/>
          <w:szCs w:val="22"/>
          <w:lang w:eastAsia="ja-JP"/>
        </w:rPr>
        <w:t xml:space="preserve"> LS</w:t>
      </w:r>
      <w:r w:rsidR="00C51631" w:rsidRPr="00B44E48">
        <w:rPr>
          <w:iCs/>
          <w:sz w:val="22"/>
          <w:szCs w:val="22"/>
        </w:rPr>
        <w:t xml:space="preserve"> [2]</w:t>
      </w:r>
      <w:r w:rsidR="00C51631" w:rsidRPr="00B44E48">
        <w:rPr>
          <w:sz w:val="22"/>
          <w:szCs w:val="22"/>
          <w:lang w:eastAsia="ko-KR"/>
        </w:rPr>
        <w:t xml:space="preserve"> </w:t>
      </w:r>
      <w:r w:rsidR="00C51631" w:rsidRPr="00B44E48">
        <w:rPr>
          <w:sz w:val="22"/>
          <w:szCs w:val="22"/>
          <w:lang w:eastAsia="ja-JP"/>
        </w:rPr>
        <w:t xml:space="preserve">and the corresponding </w:t>
      </w:r>
      <w:proofErr w:type="spellStart"/>
      <w:r w:rsidR="00C51631" w:rsidRPr="00B44E48">
        <w:rPr>
          <w:sz w:val="22"/>
          <w:szCs w:val="22"/>
          <w:lang w:eastAsia="ja-JP"/>
        </w:rPr>
        <w:t>RAN1</w:t>
      </w:r>
      <w:proofErr w:type="spellEnd"/>
      <w:r w:rsidR="00C51631" w:rsidRPr="00B44E48">
        <w:rPr>
          <w:sz w:val="22"/>
          <w:szCs w:val="22"/>
          <w:lang w:eastAsia="ja-JP"/>
        </w:rPr>
        <w:t xml:space="preserve"> questions, and then provide our proposals. </w:t>
      </w:r>
    </w:p>
    <w:p w14:paraId="52838141" w14:textId="17C6014A" w:rsidR="00291848" w:rsidRDefault="004D68E4" w:rsidP="00656144">
      <w:pPr>
        <w:adjustRightInd w:val="0"/>
        <w:snapToGrid w:val="0"/>
        <w:spacing w:after="120"/>
        <w:jc w:val="both"/>
        <w:rPr>
          <w:rFonts w:cs="Arial"/>
          <w:iCs/>
          <w:color w:val="000000"/>
          <w:sz w:val="22"/>
          <w:szCs w:val="22"/>
          <w:lang w:eastAsia="ko-KR"/>
        </w:rPr>
      </w:pPr>
      <w:r w:rsidRPr="00291848">
        <w:rPr>
          <w:rFonts w:eastAsia="宋体"/>
          <w:sz w:val="22"/>
          <w:szCs w:val="22"/>
          <w:lang w:eastAsia="zh-CN"/>
        </w:rPr>
        <w:t xml:space="preserve">For </w:t>
      </w:r>
      <w:r w:rsidR="00C916CB" w:rsidRPr="00291848">
        <w:rPr>
          <w:rFonts w:eastAsia="宋体"/>
          <w:sz w:val="22"/>
          <w:szCs w:val="22"/>
          <w:lang w:eastAsia="zh-CN"/>
        </w:rPr>
        <w:t>C</w:t>
      </w:r>
      <w:r w:rsidRPr="00291848">
        <w:rPr>
          <w:rFonts w:eastAsia="宋体"/>
          <w:sz w:val="22"/>
          <w:szCs w:val="22"/>
          <w:lang w:eastAsia="zh-CN"/>
        </w:rPr>
        <w:t xml:space="preserve">ase 1, </w:t>
      </w:r>
      <w:r w:rsidR="00FF6644" w:rsidRPr="00291848">
        <w:rPr>
          <w:sz w:val="22"/>
          <w:szCs w:val="22"/>
          <w:lang w:eastAsia="zh-CN"/>
        </w:rPr>
        <w:t xml:space="preserve">only SR overlaps with </w:t>
      </w:r>
      <w:proofErr w:type="spellStart"/>
      <w:r w:rsidR="00FF6644" w:rsidRPr="00291848">
        <w:rPr>
          <w:sz w:val="22"/>
          <w:szCs w:val="22"/>
          <w:lang w:eastAsia="zh-CN"/>
        </w:rPr>
        <w:t>PUSCH</w:t>
      </w:r>
      <w:proofErr w:type="spellEnd"/>
      <w:r w:rsidR="00FF6644" w:rsidRPr="00291848">
        <w:rPr>
          <w:sz w:val="22"/>
          <w:szCs w:val="22"/>
          <w:lang w:eastAsia="zh-CN"/>
        </w:rPr>
        <w:t xml:space="preserve"> of equal </w:t>
      </w:r>
      <w:proofErr w:type="spellStart"/>
      <w:r w:rsidR="00FF6644" w:rsidRPr="00291848">
        <w:rPr>
          <w:sz w:val="22"/>
          <w:szCs w:val="22"/>
          <w:lang w:eastAsia="zh-CN"/>
        </w:rPr>
        <w:t>L1</w:t>
      </w:r>
      <w:proofErr w:type="spellEnd"/>
      <w:r w:rsidR="00FF6644" w:rsidRPr="00291848">
        <w:rPr>
          <w:sz w:val="22"/>
          <w:szCs w:val="22"/>
          <w:lang w:eastAsia="zh-CN"/>
        </w:rPr>
        <w:t xml:space="preserve"> priority</w:t>
      </w:r>
      <w:r w:rsidR="00A80E2D" w:rsidRPr="00291848">
        <w:rPr>
          <w:sz w:val="22"/>
          <w:szCs w:val="22"/>
          <w:lang w:eastAsia="zh-CN"/>
        </w:rPr>
        <w:t xml:space="preserve">. </w:t>
      </w:r>
      <w:r w:rsidR="004B1D51" w:rsidRPr="00291848">
        <w:rPr>
          <w:rFonts w:eastAsia="宋体" w:hint="eastAsia"/>
          <w:sz w:val="22"/>
          <w:szCs w:val="22"/>
          <w:lang w:eastAsia="zh-CN"/>
        </w:rPr>
        <w:t>T</w:t>
      </w:r>
      <w:r w:rsidR="004B1D51" w:rsidRPr="00291848">
        <w:rPr>
          <w:rFonts w:eastAsia="宋体"/>
          <w:sz w:val="22"/>
          <w:szCs w:val="22"/>
          <w:lang w:eastAsia="zh-CN"/>
        </w:rPr>
        <w:t xml:space="preserve">aking the following </w:t>
      </w:r>
      <w:r w:rsidR="000858AB">
        <w:rPr>
          <w:rFonts w:eastAsia="宋体"/>
          <w:sz w:val="22"/>
          <w:szCs w:val="22"/>
          <w:lang w:eastAsia="zh-CN"/>
        </w:rPr>
        <w:t>Figure</w:t>
      </w:r>
      <w:r w:rsidR="009D1D48" w:rsidRPr="00291848">
        <w:rPr>
          <w:rFonts w:eastAsia="宋体"/>
          <w:sz w:val="22"/>
          <w:szCs w:val="22"/>
          <w:lang w:eastAsia="zh-CN"/>
        </w:rPr>
        <w:t xml:space="preserve"> </w:t>
      </w:r>
      <w:r w:rsidR="000858AB">
        <w:rPr>
          <w:rFonts w:eastAsia="宋体"/>
          <w:sz w:val="22"/>
          <w:szCs w:val="22"/>
          <w:lang w:eastAsia="zh-CN"/>
        </w:rPr>
        <w:t>3</w:t>
      </w:r>
      <w:r w:rsidR="004B1D51" w:rsidRPr="00291848">
        <w:rPr>
          <w:rFonts w:eastAsia="宋体"/>
          <w:sz w:val="22"/>
          <w:szCs w:val="22"/>
          <w:lang w:eastAsia="zh-CN"/>
        </w:rPr>
        <w:t xml:space="preserve"> as an example.</w:t>
      </w:r>
      <w:r w:rsidR="009D1D48" w:rsidRPr="00291848">
        <w:rPr>
          <w:rFonts w:eastAsia="宋体"/>
          <w:sz w:val="22"/>
          <w:szCs w:val="22"/>
          <w:lang w:eastAsia="zh-CN"/>
        </w:rPr>
        <w:t xml:space="preserve"> </w:t>
      </w:r>
      <w:r w:rsidR="00CB2BA1" w:rsidRPr="00291848">
        <w:rPr>
          <w:rFonts w:eastAsia="宋体" w:hint="eastAsia"/>
          <w:sz w:val="22"/>
          <w:szCs w:val="22"/>
          <w:lang w:eastAsia="zh-CN"/>
        </w:rPr>
        <w:t>Generally,</w:t>
      </w:r>
      <w:r w:rsidR="00CB2BA1" w:rsidRPr="00291848">
        <w:rPr>
          <w:rFonts w:eastAsia="宋体"/>
          <w:sz w:val="22"/>
          <w:szCs w:val="22"/>
          <w:lang w:eastAsia="zh-CN"/>
        </w:rPr>
        <w:t xml:space="preserve"> we think either the SR or the </w:t>
      </w:r>
      <w:proofErr w:type="spellStart"/>
      <w:r w:rsidR="00CB2BA1" w:rsidRPr="00291848">
        <w:rPr>
          <w:rFonts w:eastAsia="宋体"/>
          <w:sz w:val="22"/>
          <w:szCs w:val="22"/>
          <w:lang w:eastAsia="zh-CN"/>
        </w:rPr>
        <w:t>PUSCH</w:t>
      </w:r>
      <w:proofErr w:type="spellEnd"/>
      <w:r w:rsidR="00CB2BA1" w:rsidRPr="00291848">
        <w:rPr>
          <w:rFonts w:eastAsia="宋体"/>
          <w:sz w:val="22"/>
          <w:szCs w:val="22"/>
          <w:lang w:eastAsia="zh-CN"/>
        </w:rPr>
        <w:t xml:space="preserve"> can be transmitted by the PHY layer since there </w:t>
      </w:r>
      <w:r w:rsidR="00A4354B" w:rsidRPr="00291848">
        <w:rPr>
          <w:rFonts w:eastAsia="宋体"/>
          <w:sz w:val="22"/>
          <w:szCs w:val="22"/>
          <w:lang w:eastAsia="zh-CN"/>
        </w:rPr>
        <w:t>are</w:t>
      </w:r>
      <w:r w:rsidR="00CB2BA1" w:rsidRPr="00291848">
        <w:rPr>
          <w:rFonts w:eastAsia="宋体"/>
          <w:sz w:val="22"/>
          <w:szCs w:val="22"/>
          <w:lang w:eastAsia="zh-CN"/>
        </w:rPr>
        <w:t xml:space="preserve"> valid resource</w:t>
      </w:r>
      <w:r w:rsidR="001B1F98" w:rsidRPr="00291848">
        <w:rPr>
          <w:rFonts w:eastAsia="宋体"/>
          <w:sz w:val="22"/>
          <w:szCs w:val="22"/>
          <w:lang w:eastAsia="zh-CN"/>
        </w:rPr>
        <w:t>s</w:t>
      </w:r>
      <w:r w:rsidR="00CB2BA1" w:rsidRPr="00291848">
        <w:rPr>
          <w:rFonts w:eastAsia="宋体"/>
          <w:sz w:val="22"/>
          <w:szCs w:val="22"/>
          <w:lang w:eastAsia="zh-CN"/>
        </w:rPr>
        <w:t xml:space="preserve"> and preparation time</w:t>
      </w:r>
      <w:r w:rsidR="00327C56" w:rsidRPr="00327C56">
        <w:rPr>
          <w:rFonts w:eastAsia="宋体"/>
          <w:sz w:val="22"/>
          <w:szCs w:val="22"/>
          <w:lang w:eastAsia="zh-CN"/>
        </w:rPr>
        <w:t xml:space="preserve"> </w:t>
      </w:r>
      <w:r w:rsidR="00327C56">
        <w:rPr>
          <w:rFonts w:eastAsia="宋体"/>
          <w:sz w:val="22"/>
          <w:szCs w:val="22"/>
          <w:lang w:eastAsia="zh-CN"/>
        </w:rPr>
        <w:t xml:space="preserve">is supposed to be </w:t>
      </w:r>
      <w:r w:rsidR="00327C56" w:rsidRPr="00291848">
        <w:rPr>
          <w:rFonts w:eastAsia="宋体"/>
          <w:sz w:val="22"/>
          <w:szCs w:val="22"/>
          <w:lang w:eastAsia="zh-CN"/>
        </w:rPr>
        <w:t>sufficient</w:t>
      </w:r>
      <w:r w:rsidR="00CB2BA1" w:rsidRPr="00291848">
        <w:rPr>
          <w:rFonts w:eastAsia="宋体"/>
          <w:sz w:val="22"/>
          <w:szCs w:val="22"/>
          <w:lang w:eastAsia="zh-CN"/>
        </w:rPr>
        <w:t xml:space="preserve">. </w:t>
      </w:r>
      <w:r w:rsidR="00F60C0D" w:rsidRPr="00291848">
        <w:rPr>
          <w:rFonts w:eastAsia="宋体"/>
          <w:sz w:val="22"/>
          <w:szCs w:val="22"/>
          <w:lang w:eastAsia="zh-CN"/>
        </w:rPr>
        <w:t>In this sense</w:t>
      </w:r>
      <w:r w:rsidR="00482F73" w:rsidRPr="00291848">
        <w:rPr>
          <w:rFonts w:eastAsia="宋体"/>
          <w:sz w:val="22"/>
          <w:szCs w:val="22"/>
          <w:lang w:eastAsia="zh-CN"/>
        </w:rPr>
        <w:t xml:space="preserve">, as mentioned </w:t>
      </w:r>
      <w:r w:rsidR="00F60C0D" w:rsidRPr="00291848">
        <w:rPr>
          <w:rFonts w:eastAsia="宋体"/>
          <w:sz w:val="22"/>
          <w:szCs w:val="22"/>
          <w:lang w:eastAsia="zh-CN"/>
        </w:rPr>
        <w:t xml:space="preserve">in the LS </w:t>
      </w:r>
      <w:proofErr w:type="spellStart"/>
      <w:r w:rsidR="00F60C0D" w:rsidRPr="00291848">
        <w:rPr>
          <w:rFonts w:eastAsia="宋体"/>
          <w:sz w:val="22"/>
          <w:szCs w:val="22"/>
          <w:lang w:eastAsia="zh-CN"/>
        </w:rPr>
        <w:t>R2</w:t>
      </w:r>
      <w:proofErr w:type="spellEnd"/>
      <w:r w:rsidR="00F60C0D" w:rsidRPr="00291848">
        <w:rPr>
          <w:rFonts w:eastAsia="宋体"/>
          <w:sz w:val="22"/>
          <w:szCs w:val="22"/>
          <w:lang w:eastAsia="zh-CN"/>
        </w:rPr>
        <w:t>-2011124 [4]</w:t>
      </w:r>
      <w:r w:rsidR="00291848" w:rsidRPr="00291848">
        <w:rPr>
          <w:rFonts w:eastAsia="宋体"/>
          <w:sz w:val="22"/>
          <w:szCs w:val="22"/>
          <w:lang w:eastAsia="zh-CN"/>
        </w:rPr>
        <w:t xml:space="preserve">, </w:t>
      </w:r>
      <w:r w:rsidR="00486572">
        <w:rPr>
          <w:rFonts w:eastAsia="宋体"/>
          <w:sz w:val="22"/>
          <w:szCs w:val="22"/>
          <w:lang w:eastAsia="zh-CN"/>
        </w:rPr>
        <w:t xml:space="preserve">the </w:t>
      </w:r>
      <w:r w:rsidR="00291848" w:rsidRPr="00291848">
        <w:rPr>
          <w:rFonts w:cs="Arial"/>
          <w:sz w:val="22"/>
          <w:szCs w:val="22"/>
        </w:rPr>
        <w:t xml:space="preserve">MAC </w:t>
      </w:r>
      <w:r w:rsidR="00A413C2">
        <w:rPr>
          <w:rFonts w:cs="Arial"/>
          <w:sz w:val="22"/>
          <w:szCs w:val="22"/>
        </w:rPr>
        <w:t xml:space="preserve">entity </w:t>
      </w:r>
      <w:r w:rsidR="00291848" w:rsidRPr="00291848">
        <w:rPr>
          <w:rFonts w:cs="Arial"/>
          <w:sz w:val="22"/>
          <w:szCs w:val="22"/>
        </w:rPr>
        <w:t xml:space="preserve">shall not deliver the MAC </w:t>
      </w:r>
      <w:proofErr w:type="spellStart"/>
      <w:r w:rsidR="00291848" w:rsidRPr="00291848">
        <w:rPr>
          <w:rFonts w:cs="Arial"/>
          <w:sz w:val="22"/>
          <w:szCs w:val="22"/>
        </w:rPr>
        <w:t>PDU</w:t>
      </w:r>
      <w:proofErr w:type="spellEnd"/>
      <w:r w:rsidR="00291848" w:rsidRPr="00291848">
        <w:rPr>
          <w:rFonts w:cs="Arial"/>
          <w:sz w:val="22"/>
          <w:szCs w:val="22"/>
        </w:rPr>
        <w:t xml:space="preserve"> for the </w:t>
      </w:r>
      <w:proofErr w:type="spellStart"/>
      <w:r w:rsidR="00291848" w:rsidRPr="00291848">
        <w:rPr>
          <w:rFonts w:cs="Arial"/>
          <w:sz w:val="22"/>
          <w:szCs w:val="22"/>
        </w:rPr>
        <w:t>PUSCH</w:t>
      </w:r>
      <w:proofErr w:type="spellEnd"/>
      <w:r w:rsidR="00291848" w:rsidRPr="00291848">
        <w:rPr>
          <w:rFonts w:cs="Arial"/>
          <w:sz w:val="22"/>
          <w:szCs w:val="22"/>
        </w:rPr>
        <w:t xml:space="preserve"> and shall instruct </w:t>
      </w:r>
      <w:r w:rsidR="00486572">
        <w:rPr>
          <w:rFonts w:cs="Arial"/>
          <w:sz w:val="22"/>
          <w:szCs w:val="22"/>
        </w:rPr>
        <w:t xml:space="preserve">the </w:t>
      </w:r>
      <w:r w:rsidR="00291848" w:rsidRPr="00291848">
        <w:rPr>
          <w:rFonts w:cs="Arial"/>
          <w:sz w:val="22"/>
          <w:szCs w:val="22"/>
        </w:rPr>
        <w:t xml:space="preserve">PHY </w:t>
      </w:r>
      <w:r w:rsidR="007E6F4C">
        <w:rPr>
          <w:rFonts w:cs="Arial"/>
          <w:sz w:val="22"/>
          <w:szCs w:val="22"/>
        </w:rPr>
        <w:t>l</w:t>
      </w:r>
      <w:r w:rsidR="00585100">
        <w:rPr>
          <w:rFonts w:cs="Arial"/>
          <w:sz w:val="22"/>
          <w:szCs w:val="22"/>
        </w:rPr>
        <w:t xml:space="preserve">ayer </w:t>
      </w:r>
      <w:r w:rsidR="00291848" w:rsidRPr="00291848">
        <w:rPr>
          <w:rFonts w:cs="Arial"/>
          <w:sz w:val="22"/>
          <w:szCs w:val="22"/>
        </w:rPr>
        <w:t xml:space="preserve">for SR transmission, if SR is prioritized in </w:t>
      </w:r>
      <w:r w:rsidR="00486572">
        <w:rPr>
          <w:rFonts w:cs="Arial"/>
          <w:sz w:val="22"/>
          <w:szCs w:val="22"/>
        </w:rPr>
        <w:t xml:space="preserve">the </w:t>
      </w:r>
      <w:r w:rsidR="00291848" w:rsidRPr="00291848">
        <w:rPr>
          <w:rFonts w:cs="Arial"/>
          <w:sz w:val="22"/>
          <w:szCs w:val="22"/>
        </w:rPr>
        <w:t>MAC</w:t>
      </w:r>
      <w:r w:rsidR="00D512E3">
        <w:rPr>
          <w:rFonts w:cs="Arial"/>
          <w:sz w:val="22"/>
          <w:szCs w:val="22"/>
        </w:rPr>
        <w:t xml:space="preserve"> entity</w:t>
      </w:r>
      <w:r w:rsidR="00291848" w:rsidRPr="00291848">
        <w:rPr>
          <w:rFonts w:cs="Arial"/>
          <w:iCs/>
          <w:color w:val="000000"/>
          <w:sz w:val="22"/>
          <w:szCs w:val="22"/>
          <w:lang w:eastAsia="ko-KR"/>
        </w:rPr>
        <w:t xml:space="preserve">. </w:t>
      </w:r>
    </w:p>
    <w:p w14:paraId="410DA26C" w14:textId="77777777" w:rsidR="002C5968" w:rsidRDefault="002C5968" w:rsidP="002C5968">
      <w:pPr>
        <w:kinsoku w:val="0"/>
        <w:overflowPunct w:val="0"/>
        <w:adjustRightInd w:val="0"/>
        <w:snapToGrid w:val="0"/>
        <w:spacing w:after="0"/>
        <w:jc w:val="center"/>
      </w:pPr>
      <w:r>
        <w:object w:dxaOrig="5821" w:dyaOrig="2265" w14:anchorId="74822D38">
          <v:shape id="_x0000_i1027" type="#_x0000_t75" style="width:291.15pt;height:113.3pt" o:ole="">
            <v:imagedata r:id="rId16" o:title=""/>
          </v:shape>
          <o:OLEObject Type="Embed" ProgID="Visio.Drawing.15" ShapeID="_x0000_i1027" DrawAspect="Content" ObjectID="_1678863173" r:id="rId17"/>
        </w:object>
      </w:r>
    </w:p>
    <w:p w14:paraId="431CE46C" w14:textId="3FB340E3" w:rsidR="002C5968" w:rsidRPr="00AA37F5" w:rsidRDefault="002C5968" w:rsidP="00E6061E">
      <w:pPr>
        <w:kinsoku w:val="0"/>
        <w:overflowPunct w:val="0"/>
        <w:snapToGrid w:val="0"/>
        <w:spacing w:after="120"/>
        <w:jc w:val="center"/>
        <w:rPr>
          <w:sz w:val="16"/>
          <w:lang w:eastAsia="zh-CN"/>
        </w:rPr>
      </w:pPr>
      <w:r>
        <w:rPr>
          <w:lang w:eastAsia="zh-CN"/>
        </w:rPr>
        <w:t xml:space="preserve">Figure </w:t>
      </w:r>
      <w:r w:rsidR="000858AB">
        <w:rPr>
          <w:lang w:eastAsia="zh-CN"/>
        </w:rPr>
        <w:t>3</w:t>
      </w:r>
      <w:r>
        <w:rPr>
          <w:lang w:eastAsia="zh-CN"/>
        </w:rPr>
        <w:t>: example of c</w:t>
      </w:r>
      <w:r w:rsidRPr="00AA37F5">
        <w:rPr>
          <w:lang w:eastAsia="zh-CN"/>
        </w:rPr>
        <w:t>ase 1</w:t>
      </w:r>
    </w:p>
    <w:p w14:paraId="7AA30948" w14:textId="504A5D24" w:rsidR="00D512E3" w:rsidRPr="00A8742F" w:rsidRDefault="0097643D" w:rsidP="0031737B">
      <w:pPr>
        <w:kinsoku w:val="0"/>
        <w:overflowPunct w:val="0"/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 w:rsidRPr="00A8742F">
        <w:rPr>
          <w:rFonts w:eastAsia="宋体"/>
          <w:sz w:val="22"/>
          <w:szCs w:val="22"/>
          <w:lang w:eastAsia="zh-CN"/>
        </w:rPr>
        <w:t>Regarding the potential impacts on the PHY processing timeline raised in the</w:t>
      </w:r>
      <w:r w:rsidRPr="00A8742F">
        <w:rPr>
          <w:sz w:val="22"/>
          <w:szCs w:val="22"/>
          <w:lang w:eastAsia="ja-JP"/>
        </w:rPr>
        <w:t xml:space="preserve"> </w:t>
      </w:r>
      <w:proofErr w:type="spellStart"/>
      <w:r w:rsidRPr="00A8742F">
        <w:rPr>
          <w:sz w:val="22"/>
          <w:szCs w:val="22"/>
          <w:lang w:eastAsia="ja-JP"/>
        </w:rPr>
        <w:t>RAN1</w:t>
      </w:r>
      <w:proofErr w:type="spellEnd"/>
      <w:r w:rsidRPr="00A8742F">
        <w:rPr>
          <w:sz w:val="22"/>
          <w:szCs w:val="22"/>
          <w:lang w:eastAsia="ja-JP"/>
        </w:rPr>
        <w:t xml:space="preserve"> LS</w:t>
      </w:r>
      <w:r w:rsidRPr="00A8742F">
        <w:rPr>
          <w:iCs/>
          <w:sz w:val="22"/>
          <w:szCs w:val="22"/>
        </w:rPr>
        <w:t xml:space="preserve"> [2]</w:t>
      </w:r>
      <w:r w:rsidRPr="00A8742F">
        <w:rPr>
          <w:rFonts w:eastAsia="宋体"/>
          <w:sz w:val="22"/>
          <w:szCs w:val="22"/>
          <w:lang w:eastAsia="zh-CN"/>
        </w:rPr>
        <w:t>,</w:t>
      </w:r>
      <w:r w:rsidR="0031737B" w:rsidRPr="00A8742F">
        <w:rPr>
          <w:rFonts w:eastAsia="宋体"/>
          <w:sz w:val="22"/>
          <w:szCs w:val="22"/>
          <w:lang w:eastAsia="zh-CN"/>
        </w:rPr>
        <w:t xml:space="preserve"> </w:t>
      </w:r>
      <w:r w:rsidR="0031737B" w:rsidRPr="00A8742F">
        <w:rPr>
          <w:rFonts w:eastAsia="宋体" w:hint="eastAsia"/>
          <w:sz w:val="22"/>
          <w:szCs w:val="22"/>
          <w:lang w:eastAsia="zh-CN"/>
        </w:rPr>
        <w:t>w</w:t>
      </w:r>
      <w:r w:rsidR="0031737B" w:rsidRPr="00A8742F">
        <w:rPr>
          <w:rFonts w:eastAsia="宋体"/>
          <w:sz w:val="22"/>
          <w:szCs w:val="22"/>
          <w:lang w:eastAsia="zh-CN"/>
        </w:rPr>
        <w:t xml:space="preserve">e think the time condition </w:t>
      </w:r>
      <w:r w:rsidR="006407D6" w:rsidRPr="00A8742F">
        <w:rPr>
          <w:rFonts w:eastAsia="宋体"/>
          <w:sz w:val="22"/>
          <w:szCs w:val="22"/>
          <w:lang w:eastAsia="zh-CN"/>
        </w:rPr>
        <w:t>can</w:t>
      </w:r>
      <w:r w:rsidR="0031737B" w:rsidRPr="00A8742F">
        <w:rPr>
          <w:rFonts w:eastAsia="宋体"/>
          <w:sz w:val="22"/>
          <w:szCs w:val="22"/>
          <w:lang w:eastAsia="zh-CN"/>
        </w:rPr>
        <w:t xml:space="preserve"> be ensured by the MAC entity</w:t>
      </w:r>
      <w:r w:rsidR="003121D4" w:rsidRPr="00A8742F">
        <w:rPr>
          <w:rFonts w:eastAsia="宋体"/>
          <w:sz w:val="22"/>
          <w:szCs w:val="22"/>
          <w:lang w:eastAsia="zh-CN"/>
        </w:rPr>
        <w:t xml:space="preserve">. Specifically, at the moment of </w:t>
      </w:r>
      <w:proofErr w:type="spellStart"/>
      <w:r w:rsidR="003121D4" w:rsidRPr="00A8742F">
        <w:rPr>
          <w:rFonts w:eastAsia="宋体"/>
          <w:sz w:val="22"/>
          <w:szCs w:val="22"/>
          <w:lang w:eastAsia="zh-CN"/>
        </w:rPr>
        <w:t>T</w:t>
      </w:r>
      <w:r w:rsidR="002F4A8F" w:rsidRPr="00A8742F">
        <w:rPr>
          <w:rFonts w:eastAsia="宋体"/>
          <w:sz w:val="22"/>
          <w:szCs w:val="22"/>
          <w:lang w:eastAsia="zh-CN"/>
        </w:rPr>
        <w:t>1</w:t>
      </w:r>
      <w:proofErr w:type="spellEnd"/>
      <w:r w:rsidR="00486572" w:rsidRPr="00A8742F">
        <w:rPr>
          <w:rFonts w:eastAsia="宋体"/>
          <w:sz w:val="22"/>
          <w:szCs w:val="22"/>
          <w:lang w:eastAsia="zh-CN"/>
        </w:rPr>
        <w:t xml:space="preserve"> (i.e. the MAC entity shall be aware of </w:t>
      </w:r>
      <w:proofErr w:type="spellStart"/>
      <w:r w:rsidR="00486572" w:rsidRPr="00A8742F">
        <w:rPr>
          <w:rFonts w:eastAsia="宋体"/>
          <w:sz w:val="22"/>
          <w:szCs w:val="22"/>
          <w:lang w:eastAsia="zh-CN"/>
        </w:rPr>
        <w:t>L1</w:t>
      </w:r>
      <w:proofErr w:type="spellEnd"/>
      <w:r w:rsidR="00486572" w:rsidRPr="00A8742F">
        <w:rPr>
          <w:rFonts w:eastAsia="宋体"/>
          <w:sz w:val="22"/>
          <w:szCs w:val="22"/>
          <w:lang w:eastAsia="zh-CN"/>
        </w:rPr>
        <w:t xml:space="preserve"> processing timeline for UCI</w:t>
      </w:r>
      <w:r w:rsidR="007C1432" w:rsidRPr="00A8742F">
        <w:rPr>
          <w:rFonts w:eastAsia="宋体"/>
          <w:sz w:val="22"/>
          <w:szCs w:val="22"/>
          <w:lang w:eastAsia="zh-CN"/>
        </w:rPr>
        <w:t xml:space="preserve"> multiplexing</w:t>
      </w:r>
      <w:r w:rsidR="00486572" w:rsidRPr="00A8742F">
        <w:rPr>
          <w:rFonts w:eastAsia="宋体"/>
          <w:sz w:val="22"/>
          <w:szCs w:val="22"/>
          <w:lang w:eastAsia="zh-CN"/>
        </w:rPr>
        <w:t>)</w:t>
      </w:r>
      <w:r w:rsidR="002F4A8F" w:rsidRPr="00A8742F">
        <w:rPr>
          <w:rFonts w:eastAsia="宋体" w:hint="eastAsia"/>
          <w:sz w:val="22"/>
          <w:szCs w:val="22"/>
          <w:lang w:eastAsia="zh-CN"/>
        </w:rPr>
        <w:t>,</w:t>
      </w:r>
      <w:r w:rsidR="002F4A8F" w:rsidRPr="00A8742F">
        <w:rPr>
          <w:rFonts w:eastAsia="宋体"/>
          <w:sz w:val="22"/>
          <w:szCs w:val="22"/>
          <w:lang w:eastAsia="zh-CN"/>
        </w:rPr>
        <w:t xml:space="preserve"> </w:t>
      </w:r>
      <w:r w:rsidR="00107557" w:rsidRPr="00A8742F">
        <w:rPr>
          <w:rFonts w:eastAsia="宋体"/>
          <w:sz w:val="22"/>
          <w:szCs w:val="22"/>
          <w:lang w:eastAsia="zh-CN"/>
        </w:rPr>
        <w:t xml:space="preserve">the MAC entity shall perform </w:t>
      </w:r>
      <w:proofErr w:type="spellStart"/>
      <w:r w:rsidR="00107557" w:rsidRPr="00A8742F">
        <w:rPr>
          <w:rFonts w:eastAsia="宋体"/>
          <w:sz w:val="22"/>
          <w:szCs w:val="22"/>
          <w:lang w:eastAsia="zh-CN"/>
        </w:rPr>
        <w:t>LCH</w:t>
      </w:r>
      <w:proofErr w:type="spellEnd"/>
      <w:r w:rsidR="00107557" w:rsidRPr="00A8742F">
        <w:rPr>
          <w:rFonts w:eastAsia="宋体"/>
          <w:sz w:val="22"/>
          <w:szCs w:val="22"/>
          <w:lang w:eastAsia="zh-CN"/>
        </w:rPr>
        <w:t>-based prioritization for SR</w:t>
      </w:r>
      <w:r w:rsidR="00F6170E" w:rsidRPr="00A8742F">
        <w:rPr>
          <w:rFonts w:eastAsia="宋体"/>
          <w:sz w:val="22"/>
          <w:szCs w:val="22"/>
          <w:lang w:eastAsia="zh-CN"/>
        </w:rPr>
        <w:t xml:space="preserve"> and overlapped </w:t>
      </w:r>
      <w:proofErr w:type="spellStart"/>
      <w:r w:rsidR="00F6170E" w:rsidRPr="00A8742F">
        <w:rPr>
          <w:rFonts w:eastAsia="宋体"/>
          <w:sz w:val="22"/>
          <w:szCs w:val="22"/>
          <w:lang w:eastAsia="zh-CN"/>
        </w:rPr>
        <w:t>PUSCH</w:t>
      </w:r>
      <w:proofErr w:type="spellEnd"/>
      <w:r w:rsidR="00D512E3" w:rsidRPr="00A8742F">
        <w:rPr>
          <w:rFonts w:eastAsia="宋体"/>
          <w:sz w:val="22"/>
          <w:szCs w:val="22"/>
          <w:lang w:eastAsia="zh-CN"/>
        </w:rPr>
        <w:t xml:space="preserve">. </w:t>
      </w:r>
      <w:r w:rsidR="00486572" w:rsidRPr="00A8742F">
        <w:rPr>
          <w:rFonts w:eastAsia="宋体"/>
          <w:sz w:val="22"/>
          <w:szCs w:val="22"/>
          <w:lang w:eastAsia="zh-CN"/>
        </w:rPr>
        <w:t xml:space="preserve">Then, the MAC entity </w:t>
      </w:r>
      <w:r w:rsidR="00486572" w:rsidRPr="00A8742F">
        <w:rPr>
          <w:rFonts w:cs="Arial"/>
          <w:sz w:val="22"/>
          <w:szCs w:val="22"/>
        </w:rPr>
        <w:t>shall instruct the PHY layer for SR transmission, if SR is prioritized</w:t>
      </w:r>
      <w:r w:rsidR="00486572" w:rsidRPr="00A8742F">
        <w:rPr>
          <w:rFonts w:cs="Arial"/>
          <w:iCs/>
          <w:color w:val="000000"/>
          <w:sz w:val="22"/>
          <w:szCs w:val="22"/>
          <w:lang w:eastAsia="ko-KR"/>
        </w:rPr>
        <w:t>.</w:t>
      </w:r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With this, the PHY</w:t>
      </w:r>
      <w:r w:rsidR="001A034D" w:rsidRPr="00A8742F">
        <w:rPr>
          <w:rFonts w:cs="Arial"/>
          <w:sz w:val="22"/>
          <w:szCs w:val="22"/>
        </w:rPr>
        <w:t xml:space="preserve"> layer</w:t>
      </w:r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can know there will no MAC </w:t>
      </w:r>
      <w:proofErr w:type="spellStart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>PDU</w:t>
      </w:r>
      <w:proofErr w:type="spellEnd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for the </w:t>
      </w:r>
      <w:proofErr w:type="spellStart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>PUSCH</w:t>
      </w:r>
      <w:proofErr w:type="spellEnd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</w:t>
      </w:r>
      <w:r w:rsidR="00793A4F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(at the moment of </w:t>
      </w:r>
      <w:proofErr w:type="spellStart"/>
      <w:r w:rsidR="00793A4F" w:rsidRPr="00A8742F">
        <w:rPr>
          <w:rFonts w:cs="Arial"/>
          <w:iCs/>
          <w:color w:val="000000"/>
          <w:sz w:val="22"/>
          <w:szCs w:val="22"/>
          <w:lang w:eastAsia="ko-KR"/>
        </w:rPr>
        <w:t>T1</w:t>
      </w:r>
      <w:proofErr w:type="spellEnd"/>
      <w:r w:rsidR="00793A4F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) </w:t>
      </w:r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and can sufficient time to prepare the SR transmission. Otherwise (i.e. the MAC entity doesn’t tell whether the SR is prioritized at the moment of </w:t>
      </w:r>
      <w:proofErr w:type="spellStart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>T1</w:t>
      </w:r>
      <w:proofErr w:type="spellEnd"/>
      <w:r w:rsidR="004B170B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), </w:t>
      </w:r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the PHY </w:t>
      </w:r>
      <w:r w:rsidR="001A034D" w:rsidRPr="00A8742F">
        <w:rPr>
          <w:rFonts w:cs="Arial"/>
          <w:sz w:val="22"/>
          <w:szCs w:val="22"/>
        </w:rPr>
        <w:t>layer</w:t>
      </w:r>
      <w:r w:rsidR="001A034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</w:t>
      </w:r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anyway will prepare the UCI multiplexing on </w:t>
      </w:r>
      <w:proofErr w:type="spellStart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PUSCH</w:t>
      </w:r>
      <w:proofErr w:type="spellEnd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since there is overlapping </w:t>
      </w:r>
      <w:proofErr w:type="spellStart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PUSCH</w:t>
      </w:r>
      <w:proofErr w:type="spellEnd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as per the PHY spec. If the MAC entity prioritizes the SR at the moment of </w:t>
      </w:r>
      <w:proofErr w:type="spellStart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T2</w:t>
      </w:r>
      <w:proofErr w:type="spellEnd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and tells the PHY </w:t>
      </w:r>
      <w:r w:rsidR="001A034D" w:rsidRPr="00A8742F">
        <w:rPr>
          <w:rFonts w:cs="Arial"/>
          <w:sz w:val="22"/>
          <w:szCs w:val="22"/>
        </w:rPr>
        <w:t>layer</w:t>
      </w:r>
      <w:r w:rsidR="001A034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</w:t>
      </w:r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that there is no MAC </w:t>
      </w:r>
      <w:proofErr w:type="spellStart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PDU</w:t>
      </w:r>
      <w:proofErr w:type="spellEnd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delivery for the </w:t>
      </w:r>
      <w:proofErr w:type="spellStart"/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PUSCH</w:t>
      </w:r>
      <w:proofErr w:type="spellEnd"/>
      <w:r w:rsidR="009878BD" w:rsidRPr="00A8742F">
        <w:rPr>
          <w:rFonts w:cs="Arial"/>
          <w:iCs/>
          <w:color w:val="000000"/>
          <w:sz w:val="22"/>
          <w:szCs w:val="22"/>
          <w:lang w:eastAsia="ko-KR"/>
        </w:rPr>
        <w:t>, t</w:t>
      </w:r>
      <w:r w:rsidR="00F763FD" w:rsidRPr="00A8742F">
        <w:rPr>
          <w:rFonts w:cs="Arial"/>
          <w:iCs/>
          <w:color w:val="000000"/>
          <w:sz w:val="22"/>
          <w:szCs w:val="22"/>
          <w:lang w:eastAsia="ko-KR"/>
        </w:rPr>
        <w:t>he</w:t>
      </w:r>
      <w:r w:rsidR="009878B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PHY may not have sufficient time to prepare the SR transmission.</w:t>
      </w:r>
      <w:r w:rsidR="001A034D" w:rsidRPr="00A8742F">
        <w:rPr>
          <w:rFonts w:cs="Arial"/>
          <w:iCs/>
          <w:color w:val="000000"/>
          <w:sz w:val="22"/>
          <w:szCs w:val="22"/>
          <w:lang w:eastAsia="ko-KR"/>
        </w:rPr>
        <w:t xml:space="preserve"> </w:t>
      </w:r>
      <w:r w:rsidR="006E565A" w:rsidRPr="00A8742F">
        <w:rPr>
          <w:rFonts w:eastAsia="宋体"/>
          <w:iCs/>
          <w:color w:val="000000"/>
          <w:sz w:val="22"/>
          <w:szCs w:val="22"/>
          <w:lang w:eastAsia="zh-CN"/>
        </w:rPr>
        <w:t>There</w:t>
      </w:r>
      <w:r w:rsidR="006E565A" w:rsidRPr="00A8742F">
        <w:rPr>
          <w:iCs/>
          <w:color w:val="000000"/>
          <w:sz w:val="22"/>
          <w:szCs w:val="22"/>
          <w:lang w:eastAsia="ko-KR"/>
        </w:rPr>
        <w:t xml:space="preserve">fore, </w:t>
      </w:r>
      <w:r w:rsidR="00D30796" w:rsidRPr="00A8742F">
        <w:rPr>
          <w:rFonts w:cs="Arial"/>
          <w:iCs/>
          <w:color w:val="000000"/>
          <w:sz w:val="22"/>
          <w:szCs w:val="22"/>
          <w:lang w:eastAsia="ko-KR"/>
        </w:rPr>
        <w:t>t</w:t>
      </w:r>
      <w:r w:rsidR="0047666A" w:rsidRPr="00A8742F">
        <w:rPr>
          <w:rFonts w:cs="Arial"/>
          <w:iCs/>
          <w:color w:val="000000"/>
          <w:sz w:val="22"/>
          <w:szCs w:val="22"/>
          <w:lang w:eastAsia="ko-KR"/>
        </w:rPr>
        <w:t>o keep the c</w:t>
      </w:r>
      <w:r w:rsidR="0047666A" w:rsidRPr="00A8742F">
        <w:rPr>
          <w:sz w:val="22"/>
          <w:szCs w:val="22"/>
        </w:rPr>
        <w:t xml:space="preserve">onsistency between </w:t>
      </w:r>
      <w:proofErr w:type="spellStart"/>
      <w:r w:rsidR="0047666A" w:rsidRPr="00A8742F">
        <w:rPr>
          <w:sz w:val="22"/>
          <w:szCs w:val="22"/>
        </w:rPr>
        <w:t>RAN1</w:t>
      </w:r>
      <w:proofErr w:type="spellEnd"/>
      <w:r w:rsidR="0047666A" w:rsidRPr="00A8742F">
        <w:rPr>
          <w:sz w:val="22"/>
          <w:szCs w:val="22"/>
        </w:rPr>
        <w:t xml:space="preserve"> and </w:t>
      </w:r>
      <w:proofErr w:type="spellStart"/>
      <w:r w:rsidR="0047666A" w:rsidRPr="00A8742F">
        <w:rPr>
          <w:sz w:val="22"/>
          <w:szCs w:val="22"/>
        </w:rPr>
        <w:t>RAN2</w:t>
      </w:r>
      <w:proofErr w:type="spellEnd"/>
      <w:r w:rsidR="00BA3531" w:rsidRPr="00A8742F">
        <w:rPr>
          <w:sz w:val="22"/>
          <w:szCs w:val="22"/>
        </w:rPr>
        <w:t xml:space="preserve"> as per understanding given in </w:t>
      </w:r>
      <w:r w:rsidR="00BA3531" w:rsidRPr="00A8742F">
        <w:rPr>
          <w:rFonts w:eastAsia="宋体"/>
          <w:sz w:val="22"/>
          <w:szCs w:val="22"/>
          <w:lang w:eastAsia="zh-CN"/>
        </w:rPr>
        <w:t xml:space="preserve">the LS </w:t>
      </w:r>
      <w:proofErr w:type="spellStart"/>
      <w:r w:rsidR="00BA3531" w:rsidRPr="00A8742F">
        <w:rPr>
          <w:rFonts w:eastAsia="宋体"/>
          <w:sz w:val="22"/>
          <w:szCs w:val="22"/>
          <w:lang w:eastAsia="zh-CN"/>
        </w:rPr>
        <w:t>R2</w:t>
      </w:r>
      <w:proofErr w:type="spellEnd"/>
      <w:r w:rsidR="00BA3531" w:rsidRPr="00A8742F">
        <w:rPr>
          <w:rFonts w:eastAsia="宋体"/>
          <w:sz w:val="22"/>
          <w:szCs w:val="22"/>
          <w:lang w:eastAsia="zh-CN"/>
        </w:rPr>
        <w:t>-2011124 [4]</w:t>
      </w:r>
      <w:r w:rsidR="00A57BFF" w:rsidRPr="00A8742F">
        <w:rPr>
          <w:rFonts w:eastAsia="宋体"/>
          <w:sz w:val="22"/>
          <w:szCs w:val="22"/>
          <w:lang w:eastAsia="zh-CN"/>
        </w:rPr>
        <w:t xml:space="preserve"> and avoid introducing potential impacts on </w:t>
      </w:r>
      <w:r w:rsidR="00157888" w:rsidRPr="00A8742F">
        <w:rPr>
          <w:rFonts w:eastAsia="宋体"/>
          <w:sz w:val="22"/>
          <w:szCs w:val="22"/>
          <w:lang w:eastAsia="zh-CN"/>
        </w:rPr>
        <w:t xml:space="preserve">the </w:t>
      </w:r>
      <w:r w:rsidR="00A57BFF" w:rsidRPr="00A8742F">
        <w:rPr>
          <w:rFonts w:eastAsia="宋体"/>
          <w:sz w:val="22"/>
          <w:szCs w:val="22"/>
          <w:lang w:eastAsia="zh-CN"/>
        </w:rPr>
        <w:t>PHY layer processing</w:t>
      </w:r>
      <w:r w:rsidR="00157888" w:rsidRPr="00A8742F">
        <w:rPr>
          <w:rFonts w:eastAsia="宋体"/>
          <w:sz w:val="22"/>
          <w:szCs w:val="22"/>
          <w:lang w:eastAsia="zh-CN"/>
        </w:rPr>
        <w:t xml:space="preserve"> procedure, the MAC entity shall guarantee the time</w:t>
      </w:r>
      <w:r w:rsidR="00AF6330" w:rsidRPr="00A8742F">
        <w:rPr>
          <w:rFonts w:eastAsia="宋体"/>
          <w:sz w:val="22"/>
          <w:szCs w:val="22"/>
          <w:lang w:eastAsia="zh-CN"/>
        </w:rPr>
        <w:t>line</w:t>
      </w:r>
      <w:r w:rsidR="00157888" w:rsidRPr="00A8742F">
        <w:rPr>
          <w:rFonts w:eastAsia="宋体"/>
          <w:sz w:val="22"/>
          <w:szCs w:val="22"/>
          <w:lang w:eastAsia="zh-CN"/>
        </w:rPr>
        <w:t xml:space="preserve"> condition for the PHY layer pro</w:t>
      </w:r>
      <w:r w:rsidR="00C95BF8" w:rsidRPr="00A8742F">
        <w:rPr>
          <w:rFonts w:eastAsia="宋体"/>
          <w:sz w:val="22"/>
          <w:szCs w:val="22"/>
          <w:lang w:eastAsia="zh-CN"/>
        </w:rPr>
        <w:t xml:space="preserve">cedure when </w:t>
      </w:r>
      <w:proofErr w:type="spellStart"/>
      <w:r w:rsidR="00C95BF8" w:rsidRPr="00A8742F">
        <w:rPr>
          <w:i/>
          <w:iCs/>
          <w:sz w:val="22"/>
          <w:szCs w:val="22"/>
        </w:rPr>
        <w:t>lch-basedPrioritization</w:t>
      </w:r>
      <w:proofErr w:type="spellEnd"/>
      <w:r w:rsidR="00C95BF8" w:rsidRPr="00A8742F">
        <w:rPr>
          <w:i/>
          <w:iCs/>
          <w:sz w:val="22"/>
          <w:szCs w:val="22"/>
        </w:rPr>
        <w:t xml:space="preserve"> </w:t>
      </w:r>
      <w:r w:rsidR="00C95BF8" w:rsidRPr="00A8742F">
        <w:rPr>
          <w:iCs/>
          <w:sz w:val="22"/>
          <w:szCs w:val="22"/>
        </w:rPr>
        <w:t xml:space="preserve">is configured. </w:t>
      </w:r>
      <w:r w:rsidR="00B5229B" w:rsidRPr="00A8742F">
        <w:rPr>
          <w:rFonts w:eastAsia="宋体"/>
          <w:sz w:val="22"/>
          <w:szCs w:val="22"/>
          <w:lang w:eastAsia="zh-CN"/>
        </w:rPr>
        <w:t xml:space="preserve">The following proposal is given, </w:t>
      </w:r>
      <w:r w:rsidR="00C95BF8" w:rsidRPr="00A8742F">
        <w:rPr>
          <w:rFonts w:eastAsia="宋体"/>
          <w:sz w:val="22"/>
          <w:szCs w:val="22"/>
          <w:lang w:eastAsia="zh-CN"/>
        </w:rPr>
        <w:t xml:space="preserve"> </w:t>
      </w:r>
    </w:p>
    <w:p w14:paraId="78AE17A1" w14:textId="5CCDDF77" w:rsidR="00AF6330" w:rsidRPr="00111774" w:rsidRDefault="00C742E4" w:rsidP="00CA3ABC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111774">
        <w:rPr>
          <w:b/>
          <w:sz w:val="22"/>
          <w:szCs w:val="22"/>
        </w:rPr>
        <w:t xml:space="preserve">Proposal </w:t>
      </w:r>
      <w:r w:rsidR="003E5BF2">
        <w:rPr>
          <w:b/>
          <w:sz w:val="22"/>
          <w:szCs w:val="22"/>
        </w:rPr>
        <w:t>3</w:t>
      </w:r>
      <w:r w:rsidRPr="00111774">
        <w:rPr>
          <w:b/>
          <w:sz w:val="22"/>
          <w:szCs w:val="22"/>
        </w:rPr>
        <w:t xml:space="preserve">: In the case where the MAC entity is configured with </w:t>
      </w:r>
      <w:proofErr w:type="spellStart"/>
      <w:r w:rsidRPr="00111774">
        <w:rPr>
          <w:b/>
          <w:i/>
          <w:iCs/>
          <w:sz w:val="22"/>
          <w:szCs w:val="22"/>
        </w:rPr>
        <w:t>lch-basedPrioritization</w:t>
      </w:r>
      <w:proofErr w:type="spellEnd"/>
      <w:r w:rsidRPr="00111774">
        <w:rPr>
          <w:b/>
          <w:iCs/>
          <w:sz w:val="22"/>
          <w:szCs w:val="22"/>
        </w:rPr>
        <w:t>,</w:t>
      </w:r>
      <w:r w:rsidR="00AF6330" w:rsidRPr="00111774">
        <w:rPr>
          <w:b/>
          <w:iCs/>
          <w:sz w:val="22"/>
          <w:szCs w:val="22"/>
        </w:rPr>
        <w:t xml:space="preserve"> the </w:t>
      </w:r>
      <w:r w:rsidR="005B0966" w:rsidRPr="00111774">
        <w:rPr>
          <w:b/>
          <w:iCs/>
          <w:sz w:val="22"/>
          <w:szCs w:val="22"/>
        </w:rPr>
        <w:t xml:space="preserve">processing </w:t>
      </w:r>
      <w:r w:rsidR="00AF6330" w:rsidRPr="00111774">
        <w:rPr>
          <w:b/>
          <w:iCs/>
          <w:sz w:val="22"/>
          <w:szCs w:val="22"/>
        </w:rPr>
        <w:t xml:space="preserve">timeline condition for PHY </w:t>
      </w:r>
      <w:r w:rsidR="0027030B" w:rsidRPr="00111774">
        <w:rPr>
          <w:b/>
          <w:iCs/>
          <w:sz w:val="22"/>
          <w:szCs w:val="22"/>
        </w:rPr>
        <w:t xml:space="preserve">layer </w:t>
      </w:r>
      <w:r w:rsidR="005B0966" w:rsidRPr="00111774">
        <w:rPr>
          <w:b/>
          <w:iCs/>
          <w:sz w:val="22"/>
          <w:szCs w:val="22"/>
        </w:rPr>
        <w:t xml:space="preserve">procedures </w:t>
      </w:r>
      <w:r w:rsidR="00AF6330" w:rsidRPr="00111774">
        <w:rPr>
          <w:b/>
          <w:iCs/>
          <w:sz w:val="22"/>
          <w:szCs w:val="22"/>
        </w:rPr>
        <w:t xml:space="preserve">shall be </w:t>
      </w:r>
      <w:r w:rsidR="00255E55" w:rsidRPr="00111774">
        <w:rPr>
          <w:b/>
          <w:sz w:val="22"/>
          <w:szCs w:val="22"/>
          <w:lang w:eastAsia="ko-KR"/>
        </w:rPr>
        <w:t>satisfied</w:t>
      </w:r>
      <w:r w:rsidR="00AF6330" w:rsidRPr="00111774">
        <w:rPr>
          <w:b/>
          <w:iCs/>
          <w:sz w:val="22"/>
          <w:szCs w:val="22"/>
        </w:rPr>
        <w:t xml:space="preserve"> by the MAC</w:t>
      </w:r>
      <w:r w:rsidR="0027030B" w:rsidRPr="00111774">
        <w:rPr>
          <w:b/>
          <w:iCs/>
          <w:sz w:val="22"/>
          <w:szCs w:val="22"/>
        </w:rPr>
        <w:t xml:space="preserve"> entity via UE implementation. </w:t>
      </w:r>
      <w:r w:rsidR="00AF6330" w:rsidRPr="00111774">
        <w:rPr>
          <w:b/>
          <w:iCs/>
          <w:sz w:val="22"/>
          <w:szCs w:val="22"/>
        </w:rPr>
        <w:t xml:space="preserve"> </w:t>
      </w:r>
    </w:p>
    <w:p w14:paraId="06A0E7EF" w14:textId="7A2310D7" w:rsidR="000F2BD3" w:rsidRDefault="00321BDB" w:rsidP="00321BDB">
      <w:pPr>
        <w:adjustRightInd w:val="0"/>
        <w:snapToGrid w:val="0"/>
        <w:spacing w:after="120"/>
        <w:jc w:val="both"/>
        <w:rPr>
          <w:iCs/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urthermore, if </w:t>
      </w:r>
      <w:proofErr w:type="spellStart"/>
      <w:r>
        <w:rPr>
          <w:rFonts w:eastAsia="宋体"/>
          <w:sz w:val="22"/>
          <w:szCs w:val="22"/>
          <w:lang w:eastAsia="zh-CN"/>
        </w:rPr>
        <w:t>Rel</w:t>
      </w:r>
      <w:proofErr w:type="spellEnd"/>
      <w:r>
        <w:rPr>
          <w:rFonts w:eastAsia="宋体"/>
          <w:sz w:val="22"/>
          <w:szCs w:val="22"/>
          <w:lang w:eastAsia="zh-CN"/>
        </w:rPr>
        <w:t xml:space="preserve">-16 </w:t>
      </w:r>
      <w:proofErr w:type="spellStart"/>
      <w:r>
        <w:rPr>
          <w:rFonts w:eastAsia="宋体"/>
          <w:sz w:val="22"/>
          <w:szCs w:val="22"/>
          <w:lang w:eastAsia="zh-CN"/>
        </w:rPr>
        <w:t>PUSCH</w:t>
      </w:r>
      <w:proofErr w:type="spellEnd"/>
      <w:r>
        <w:rPr>
          <w:rFonts w:eastAsia="宋体"/>
          <w:sz w:val="22"/>
          <w:szCs w:val="22"/>
          <w:lang w:eastAsia="zh-CN"/>
        </w:rPr>
        <w:t xml:space="preserve"> skipping is enabled for </w:t>
      </w:r>
      <w:r>
        <w:rPr>
          <w:rFonts w:eastAsia="宋体" w:hint="eastAsia"/>
          <w:sz w:val="22"/>
          <w:szCs w:val="22"/>
          <w:lang w:eastAsia="zh-CN"/>
        </w:rPr>
        <w:t>Case</w:t>
      </w:r>
      <w:r>
        <w:rPr>
          <w:rFonts w:eastAsia="宋体"/>
          <w:sz w:val="22"/>
          <w:szCs w:val="22"/>
          <w:lang w:eastAsia="zh-CN"/>
        </w:rPr>
        <w:t xml:space="preserve"> 1, in our understanding, the MAC </w:t>
      </w:r>
      <w:proofErr w:type="spellStart"/>
      <w:r>
        <w:rPr>
          <w:rFonts w:eastAsia="宋体"/>
          <w:sz w:val="22"/>
          <w:szCs w:val="22"/>
          <w:lang w:eastAsia="zh-CN"/>
        </w:rPr>
        <w:t>behavior</w:t>
      </w:r>
      <w:proofErr w:type="spellEnd"/>
      <w:r>
        <w:rPr>
          <w:rFonts w:eastAsia="宋体"/>
          <w:sz w:val="22"/>
          <w:szCs w:val="22"/>
          <w:lang w:eastAsia="zh-CN"/>
        </w:rPr>
        <w:t xml:space="preserve"> is still the same</w:t>
      </w:r>
      <w:r w:rsidR="00A96947">
        <w:rPr>
          <w:rFonts w:eastAsia="宋体"/>
          <w:sz w:val="22"/>
          <w:szCs w:val="22"/>
          <w:lang w:eastAsia="zh-CN"/>
        </w:rPr>
        <w:t xml:space="preserve"> (i.e. </w:t>
      </w:r>
      <w:r w:rsidR="00A96947" w:rsidRPr="00A96947">
        <w:rPr>
          <w:sz w:val="22"/>
        </w:rPr>
        <w:t xml:space="preserve">if SR is prioritized in MAC, MAC shall not deliver the MAC </w:t>
      </w:r>
      <w:proofErr w:type="spellStart"/>
      <w:r w:rsidR="00A96947" w:rsidRPr="00A96947">
        <w:rPr>
          <w:sz w:val="22"/>
        </w:rPr>
        <w:t>PDU</w:t>
      </w:r>
      <w:proofErr w:type="spellEnd"/>
      <w:r w:rsidR="00A96947" w:rsidRPr="00A96947">
        <w:rPr>
          <w:sz w:val="22"/>
        </w:rPr>
        <w:t xml:space="preserve"> for the </w:t>
      </w:r>
      <w:proofErr w:type="spellStart"/>
      <w:r w:rsidR="00A96947" w:rsidRPr="00A96947">
        <w:rPr>
          <w:sz w:val="22"/>
        </w:rPr>
        <w:t>PUSCH</w:t>
      </w:r>
      <w:proofErr w:type="spellEnd"/>
      <w:r w:rsidR="00A96947" w:rsidRPr="00A96947">
        <w:rPr>
          <w:sz w:val="22"/>
        </w:rPr>
        <w:t xml:space="preserve"> and shall instruct PHY for SR transmission</w:t>
      </w:r>
      <w:r w:rsidR="00A96947">
        <w:rPr>
          <w:rFonts w:eastAsia="宋体"/>
          <w:sz w:val="22"/>
          <w:szCs w:val="22"/>
          <w:lang w:eastAsia="zh-CN"/>
        </w:rPr>
        <w:t>)</w:t>
      </w:r>
      <w:r>
        <w:rPr>
          <w:rFonts w:eastAsia="宋体"/>
          <w:sz w:val="22"/>
          <w:szCs w:val="22"/>
          <w:lang w:eastAsia="zh-CN"/>
        </w:rPr>
        <w:t>. Specifically, according to the latest MAC spec</w:t>
      </w:r>
      <w:r w:rsidR="00FA2B89">
        <w:rPr>
          <w:rFonts w:eastAsia="宋体"/>
          <w:sz w:val="22"/>
          <w:szCs w:val="22"/>
          <w:lang w:eastAsia="zh-CN"/>
        </w:rPr>
        <w:t xml:space="preserve">, </w:t>
      </w: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LCH</w:t>
      </w:r>
      <w:proofErr w:type="spellEnd"/>
      <w:r>
        <w:rPr>
          <w:sz w:val="22"/>
          <w:szCs w:val="22"/>
        </w:rPr>
        <w:t xml:space="preserve">-based </w:t>
      </w:r>
      <w:r>
        <w:rPr>
          <w:rFonts w:cs="Arial"/>
          <w:bCs/>
          <w:sz w:val="22"/>
          <w:szCs w:val="22"/>
          <w:lang w:eastAsia="zh-CN"/>
        </w:rPr>
        <w:t xml:space="preserve">prioritization mechanism </w:t>
      </w:r>
      <w:r>
        <w:rPr>
          <w:iCs/>
          <w:sz w:val="22"/>
          <w:szCs w:val="22"/>
        </w:rPr>
        <w:t xml:space="preserve">takes precedence over the </w:t>
      </w:r>
      <w:proofErr w:type="spellStart"/>
      <w:r w:rsidR="00A96947">
        <w:rPr>
          <w:iCs/>
          <w:sz w:val="22"/>
          <w:szCs w:val="22"/>
        </w:rPr>
        <w:t>Rel</w:t>
      </w:r>
      <w:proofErr w:type="spellEnd"/>
      <w:r w:rsidR="00A96947">
        <w:rPr>
          <w:iCs/>
          <w:sz w:val="22"/>
          <w:szCs w:val="22"/>
        </w:rPr>
        <w:t xml:space="preserve">-16 </w:t>
      </w:r>
      <w:proofErr w:type="spellStart"/>
      <w:r>
        <w:rPr>
          <w:iCs/>
          <w:sz w:val="22"/>
          <w:szCs w:val="22"/>
        </w:rPr>
        <w:t>PU</w:t>
      </w:r>
      <w:r w:rsidR="00B449C7">
        <w:rPr>
          <w:iCs/>
          <w:sz w:val="22"/>
          <w:szCs w:val="22"/>
        </w:rPr>
        <w:t>S</w:t>
      </w:r>
      <w:r>
        <w:rPr>
          <w:iCs/>
          <w:sz w:val="22"/>
          <w:szCs w:val="22"/>
        </w:rPr>
        <w:t>CH</w:t>
      </w:r>
      <w:proofErr w:type="spellEnd"/>
      <w:r>
        <w:rPr>
          <w:iCs/>
          <w:sz w:val="22"/>
          <w:szCs w:val="22"/>
        </w:rPr>
        <w:t xml:space="preserve"> skipping </w:t>
      </w:r>
      <w:r w:rsidR="006F76D3">
        <w:rPr>
          <w:iCs/>
          <w:sz w:val="22"/>
          <w:szCs w:val="22"/>
        </w:rPr>
        <w:t>evalu</w:t>
      </w:r>
      <w:r w:rsidR="000F2BD3">
        <w:rPr>
          <w:iCs/>
          <w:sz w:val="22"/>
          <w:szCs w:val="22"/>
        </w:rPr>
        <w:t>a</w:t>
      </w:r>
      <w:r w:rsidR="006F76D3">
        <w:rPr>
          <w:iCs/>
          <w:sz w:val="22"/>
          <w:szCs w:val="22"/>
        </w:rPr>
        <w:t>tion</w:t>
      </w:r>
      <w:r w:rsidR="000F2BD3">
        <w:rPr>
          <w:iCs/>
          <w:sz w:val="22"/>
          <w:szCs w:val="22"/>
        </w:rPr>
        <w:t xml:space="preserve"> (i.e. MAC entity will generate a MAC </w:t>
      </w:r>
      <w:proofErr w:type="spellStart"/>
      <w:r w:rsidR="000F2BD3">
        <w:rPr>
          <w:iCs/>
          <w:sz w:val="22"/>
          <w:szCs w:val="22"/>
        </w:rPr>
        <w:t>PDU</w:t>
      </w:r>
      <w:proofErr w:type="spellEnd"/>
      <w:r w:rsidR="000F2BD3">
        <w:rPr>
          <w:iCs/>
          <w:sz w:val="22"/>
          <w:szCs w:val="22"/>
        </w:rPr>
        <w:t xml:space="preserve"> for </w:t>
      </w:r>
      <w:proofErr w:type="spellStart"/>
      <w:r w:rsidR="000F2BD3">
        <w:rPr>
          <w:iCs/>
          <w:sz w:val="22"/>
          <w:szCs w:val="22"/>
        </w:rPr>
        <w:t>PUSCH</w:t>
      </w:r>
      <w:proofErr w:type="spellEnd"/>
      <w:r w:rsidR="000F2BD3">
        <w:rPr>
          <w:iCs/>
          <w:sz w:val="22"/>
          <w:szCs w:val="22"/>
        </w:rPr>
        <w:t xml:space="preserve"> if there is a UCI to be multiplex on this </w:t>
      </w:r>
      <w:proofErr w:type="spellStart"/>
      <w:r w:rsidR="000F2BD3">
        <w:rPr>
          <w:iCs/>
          <w:sz w:val="22"/>
          <w:szCs w:val="22"/>
        </w:rPr>
        <w:t>PUSCH</w:t>
      </w:r>
      <w:proofErr w:type="spellEnd"/>
      <w:r w:rsidR="000F2BD3">
        <w:rPr>
          <w:iCs/>
          <w:sz w:val="22"/>
          <w:szCs w:val="22"/>
        </w:rPr>
        <w:t>)</w:t>
      </w:r>
      <w:r>
        <w:rPr>
          <w:iCs/>
          <w:sz w:val="22"/>
          <w:szCs w:val="22"/>
        </w:rPr>
        <w:t xml:space="preserve">. </w:t>
      </w: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other words, </w:t>
      </w:r>
      <w:r w:rsidR="000F2BD3">
        <w:rPr>
          <w:rFonts w:eastAsia="宋体"/>
          <w:sz w:val="22"/>
          <w:szCs w:val="22"/>
          <w:lang w:eastAsia="zh-CN"/>
        </w:rPr>
        <w:t xml:space="preserve">the MAC entity will not perform the </w:t>
      </w:r>
      <w:proofErr w:type="spellStart"/>
      <w:r w:rsidR="000F2BD3">
        <w:rPr>
          <w:iCs/>
          <w:sz w:val="22"/>
          <w:szCs w:val="22"/>
        </w:rPr>
        <w:t>Rel</w:t>
      </w:r>
      <w:proofErr w:type="spellEnd"/>
      <w:r w:rsidR="000F2BD3">
        <w:rPr>
          <w:iCs/>
          <w:sz w:val="22"/>
          <w:szCs w:val="22"/>
        </w:rPr>
        <w:t xml:space="preserve">-16 </w:t>
      </w:r>
      <w:proofErr w:type="spellStart"/>
      <w:r w:rsidR="000F2BD3">
        <w:rPr>
          <w:iCs/>
          <w:sz w:val="22"/>
          <w:szCs w:val="22"/>
        </w:rPr>
        <w:t>PUSCH</w:t>
      </w:r>
      <w:proofErr w:type="spellEnd"/>
      <w:r w:rsidR="000F2BD3">
        <w:rPr>
          <w:iCs/>
          <w:sz w:val="22"/>
          <w:szCs w:val="22"/>
        </w:rPr>
        <w:t xml:space="preserve"> skipping evaluation </w:t>
      </w:r>
      <w:r w:rsidR="000F2BD3">
        <w:rPr>
          <w:sz w:val="22"/>
          <w:szCs w:val="22"/>
        </w:rPr>
        <w:t>for a deprioritized uplink grant</w:t>
      </w:r>
      <w:r w:rsidR="00312EEE">
        <w:rPr>
          <w:sz w:val="22"/>
          <w:szCs w:val="22"/>
        </w:rPr>
        <w:t xml:space="preserve">. As a result, no MAC </w:t>
      </w:r>
      <w:proofErr w:type="spellStart"/>
      <w:r w:rsidR="00312EEE">
        <w:rPr>
          <w:sz w:val="22"/>
          <w:szCs w:val="22"/>
        </w:rPr>
        <w:t>PDU</w:t>
      </w:r>
      <w:proofErr w:type="spellEnd"/>
      <w:r w:rsidR="00312EEE">
        <w:rPr>
          <w:sz w:val="22"/>
          <w:szCs w:val="22"/>
        </w:rPr>
        <w:t xml:space="preserve"> will be generated for a deprioritized uplink grant even though UCI multiplexing on the</w:t>
      </w:r>
      <w:r w:rsidR="00141922">
        <w:rPr>
          <w:sz w:val="22"/>
          <w:szCs w:val="22"/>
        </w:rPr>
        <w:t xml:space="preserve"> corresponding</w:t>
      </w:r>
      <w:r w:rsidR="00312EEE">
        <w:rPr>
          <w:sz w:val="22"/>
          <w:szCs w:val="22"/>
        </w:rPr>
        <w:t xml:space="preserve"> </w:t>
      </w:r>
      <w:proofErr w:type="spellStart"/>
      <w:r w:rsidR="00312EEE">
        <w:rPr>
          <w:sz w:val="22"/>
          <w:szCs w:val="22"/>
        </w:rPr>
        <w:t>PUSCH</w:t>
      </w:r>
      <w:proofErr w:type="spellEnd"/>
      <w:r w:rsidR="00312EEE">
        <w:rPr>
          <w:sz w:val="22"/>
          <w:szCs w:val="22"/>
        </w:rPr>
        <w:t xml:space="preserve"> is expected.  </w:t>
      </w:r>
    </w:p>
    <w:p w14:paraId="7CF3BA37" w14:textId="119293BB" w:rsidR="00321BDB" w:rsidRPr="00AF5F37" w:rsidRDefault="00B04303" w:rsidP="00CA3ABC">
      <w:pPr>
        <w:adjustRightInd w:val="0"/>
        <w:snapToGrid w:val="0"/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 w:rsidRPr="00111774">
        <w:rPr>
          <w:b/>
          <w:sz w:val="22"/>
          <w:szCs w:val="22"/>
        </w:rPr>
        <w:t xml:space="preserve">Proposal </w:t>
      </w:r>
      <w:r w:rsidR="003E5BF2">
        <w:rPr>
          <w:b/>
          <w:sz w:val="22"/>
          <w:szCs w:val="22"/>
        </w:rPr>
        <w:t>4</w:t>
      </w:r>
      <w:r w:rsidRPr="00111774">
        <w:rPr>
          <w:b/>
          <w:sz w:val="22"/>
          <w:szCs w:val="22"/>
        </w:rPr>
        <w:t xml:space="preserve">: </w:t>
      </w:r>
      <w:r w:rsidR="00A96947" w:rsidRPr="00AF5F37">
        <w:rPr>
          <w:b/>
          <w:sz w:val="22"/>
        </w:rPr>
        <w:t xml:space="preserve">For the case of overlapping </w:t>
      </w:r>
      <w:proofErr w:type="spellStart"/>
      <w:r w:rsidR="00A96947" w:rsidRPr="00AF5F37">
        <w:rPr>
          <w:b/>
          <w:sz w:val="22"/>
        </w:rPr>
        <w:t>PUSCH</w:t>
      </w:r>
      <w:proofErr w:type="spellEnd"/>
      <w:r w:rsidR="00A96947" w:rsidRPr="00AF5F37">
        <w:rPr>
          <w:b/>
          <w:sz w:val="22"/>
        </w:rPr>
        <w:t xml:space="preserve"> and SR with equal </w:t>
      </w:r>
      <w:proofErr w:type="spellStart"/>
      <w:r w:rsidR="00A96947" w:rsidRPr="00AF5F37">
        <w:rPr>
          <w:b/>
          <w:sz w:val="22"/>
        </w:rPr>
        <w:t>L1</w:t>
      </w:r>
      <w:proofErr w:type="spellEnd"/>
      <w:r w:rsidR="00A96947" w:rsidRPr="00AF5F37">
        <w:rPr>
          <w:b/>
          <w:sz w:val="22"/>
        </w:rPr>
        <w:t xml:space="preserve"> priority</w:t>
      </w:r>
      <w:r w:rsidR="00AF5F37">
        <w:rPr>
          <w:b/>
          <w:sz w:val="22"/>
        </w:rPr>
        <w:t xml:space="preserve">, </w:t>
      </w:r>
      <w:proofErr w:type="spellStart"/>
      <w:r w:rsidR="00AF5F37">
        <w:rPr>
          <w:b/>
          <w:sz w:val="22"/>
        </w:rPr>
        <w:t>Rel</w:t>
      </w:r>
      <w:proofErr w:type="spellEnd"/>
      <w:r w:rsidR="00AF5F37">
        <w:rPr>
          <w:b/>
          <w:sz w:val="22"/>
        </w:rPr>
        <w:t xml:space="preserve">-16 </w:t>
      </w:r>
      <w:proofErr w:type="spellStart"/>
      <w:r w:rsidR="00AF5F37">
        <w:rPr>
          <w:b/>
          <w:sz w:val="22"/>
        </w:rPr>
        <w:t>PUSCH</w:t>
      </w:r>
      <w:proofErr w:type="spellEnd"/>
      <w:r w:rsidR="00AF5F37">
        <w:rPr>
          <w:b/>
          <w:sz w:val="22"/>
        </w:rPr>
        <w:t xml:space="preserve"> skipping is enabled, </w:t>
      </w:r>
      <w:r w:rsidR="00A96947" w:rsidRPr="00AF5F37">
        <w:rPr>
          <w:b/>
          <w:sz w:val="22"/>
        </w:rPr>
        <w:t xml:space="preserve">and MAC has not yet delivered MAC </w:t>
      </w:r>
      <w:proofErr w:type="spellStart"/>
      <w:r w:rsidR="00A96947" w:rsidRPr="00AF5F37">
        <w:rPr>
          <w:b/>
          <w:sz w:val="22"/>
        </w:rPr>
        <w:t>PDU</w:t>
      </w:r>
      <w:proofErr w:type="spellEnd"/>
      <w:r w:rsidR="00A96947" w:rsidRPr="00AF5F37">
        <w:rPr>
          <w:b/>
          <w:sz w:val="22"/>
        </w:rPr>
        <w:t xml:space="preserve"> for the </w:t>
      </w:r>
      <w:proofErr w:type="spellStart"/>
      <w:r w:rsidR="00A96947" w:rsidRPr="00AF5F37">
        <w:rPr>
          <w:b/>
          <w:sz w:val="22"/>
        </w:rPr>
        <w:t>PUSCH</w:t>
      </w:r>
      <w:proofErr w:type="spellEnd"/>
      <w:r w:rsidR="00A96947" w:rsidRPr="00AF5F37">
        <w:rPr>
          <w:b/>
          <w:sz w:val="22"/>
        </w:rPr>
        <w:t xml:space="preserve"> to PHY, if SR is prioritized in MAC, MAC shall not deliver the MAC </w:t>
      </w:r>
      <w:proofErr w:type="spellStart"/>
      <w:r w:rsidR="00A96947" w:rsidRPr="00AF5F37">
        <w:rPr>
          <w:b/>
          <w:sz w:val="22"/>
        </w:rPr>
        <w:t>PDU</w:t>
      </w:r>
      <w:proofErr w:type="spellEnd"/>
      <w:r w:rsidR="00A96947" w:rsidRPr="00AF5F37">
        <w:rPr>
          <w:b/>
          <w:sz w:val="22"/>
        </w:rPr>
        <w:t xml:space="preserve"> for the </w:t>
      </w:r>
      <w:proofErr w:type="spellStart"/>
      <w:r w:rsidR="00A96947" w:rsidRPr="00AF5F37">
        <w:rPr>
          <w:b/>
          <w:sz w:val="22"/>
        </w:rPr>
        <w:t>PUSCH</w:t>
      </w:r>
      <w:proofErr w:type="spellEnd"/>
      <w:r w:rsidR="00A96947" w:rsidRPr="00AF5F37">
        <w:rPr>
          <w:b/>
          <w:sz w:val="22"/>
        </w:rPr>
        <w:t xml:space="preserve"> and shall instruct PHY for SR transmission.</w:t>
      </w:r>
    </w:p>
    <w:p w14:paraId="6F6CEC91" w14:textId="77777777" w:rsidR="00AF5F37" w:rsidRDefault="00CA3ABC" w:rsidP="00CA3ABC">
      <w:pPr>
        <w:adjustRightInd w:val="0"/>
        <w:snapToGrid w:val="0"/>
        <w:spacing w:after="120"/>
        <w:jc w:val="both"/>
        <w:rPr>
          <w:sz w:val="22"/>
          <w:szCs w:val="22"/>
          <w:lang w:eastAsia="zh-CN"/>
        </w:rPr>
      </w:pPr>
      <w:r w:rsidRPr="00F4574D">
        <w:rPr>
          <w:rFonts w:eastAsia="宋体"/>
          <w:sz w:val="22"/>
          <w:szCs w:val="22"/>
          <w:lang w:eastAsia="zh-CN"/>
        </w:rPr>
        <w:t>For Case 2</w:t>
      </w:r>
      <w:r w:rsidR="00B806BD" w:rsidRPr="00F4574D">
        <w:rPr>
          <w:rFonts w:eastAsia="宋体"/>
          <w:sz w:val="22"/>
          <w:szCs w:val="22"/>
          <w:lang w:eastAsia="zh-CN"/>
        </w:rPr>
        <w:t>-1</w:t>
      </w:r>
      <w:r w:rsidRPr="00F4574D">
        <w:rPr>
          <w:rFonts w:eastAsia="宋体"/>
          <w:sz w:val="22"/>
          <w:szCs w:val="22"/>
          <w:lang w:eastAsia="zh-CN"/>
        </w:rPr>
        <w:t xml:space="preserve">, </w:t>
      </w:r>
      <w:r w:rsidR="009C1285" w:rsidRPr="00F4574D">
        <w:rPr>
          <w:sz w:val="22"/>
          <w:szCs w:val="22"/>
          <w:lang w:eastAsia="zh-CN"/>
        </w:rPr>
        <w:t xml:space="preserve">other UCI(s) i.e., </w:t>
      </w:r>
      <w:proofErr w:type="spellStart"/>
      <w:r w:rsidR="009C1285" w:rsidRPr="00F4574D">
        <w:rPr>
          <w:sz w:val="22"/>
          <w:szCs w:val="22"/>
          <w:lang w:eastAsia="zh-CN"/>
        </w:rPr>
        <w:t>HARQ</w:t>
      </w:r>
      <w:proofErr w:type="spellEnd"/>
      <w:r w:rsidR="009C1285" w:rsidRPr="00F4574D">
        <w:rPr>
          <w:sz w:val="22"/>
          <w:szCs w:val="22"/>
          <w:lang w:eastAsia="zh-CN"/>
        </w:rPr>
        <w:t xml:space="preserve">-ACK/CSI of the equal </w:t>
      </w:r>
      <w:proofErr w:type="spellStart"/>
      <w:r w:rsidR="009C1285" w:rsidRPr="00F4574D">
        <w:rPr>
          <w:sz w:val="22"/>
          <w:szCs w:val="22"/>
          <w:lang w:eastAsia="zh-CN"/>
        </w:rPr>
        <w:t>L1</w:t>
      </w:r>
      <w:proofErr w:type="spellEnd"/>
      <w:r w:rsidR="009C1285" w:rsidRPr="00F4574D">
        <w:rPr>
          <w:sz w:val="22"/>
          <w:szCs w:val="22"/>
          <w:lang w:eastAsia="zh-CN"/>
        </w:rPr>
        <w:t xml:space="preserve"> priority overlapping with SR,</w:t>
      </w:r>
      <w:r w:rsidR="00611107" w:rsidRPr="00F4574D">
        <w:rPr>
          <w:sz w:val="22"/>
          <w:szCs w:val="22"/>
          <w:lang w:eastAsia="zh-CN"/>
        </w:rPr>
        <w:t xml:space="preserve"> and </w:t>
      </w:r>
      <w:r w:rsidR="007760C7" w:rsidRPr="00F4574D">
        <w:rPr>
          <w:sz w:val="22"/>
          <w:szCs w:val="22"/>
          <w:lang w:eastAsia="zh-CN"/>
        </w:rPr>
        <w:t xml:space="preserve">the final </w:t>
      </w:r>
      <w:proofErr w:type="spellStart"/>
      <w:r w:rsidR="007760C7" w:rsidRPr="00F4574D">
        <w:rPr>
          <w:sz w:val="22"/>
          <w:szCs w:val="22"/>
          <w:lang w:eastAsia="zh-CN"/>
        </w:rPr>
        <w:t>PUCCH</w:t>
      </w:r>
      <w:proofErr w:type="spellEnd"/>
      <w:r w:rsidR="007760C7" w:rsidRPr="00F4574D">
        <w:rPr>
          <w:sz w:val="22"/>
          <w:szCs w:val="22"/>
          <w:lang w:eastAsia="zh-CN"/>
        </w:rPr>
        <w:t xml:space="preserve"> resource after UCI multiplexing among different </w:t>
      </w:r>
      <w:proofErr w:type="spellStart"/>
      <w:r w:rsidR="007760C7" w:rsidRPr="00F4574D">
        <w:rPr>
          <w:sz w:val="22"/>
          <w:szCs w:val="22"/>
          <w:lang w:eastAsia="zh-CN"/>
        </w:rPr>
        <w:t>PUCCHs</w:t>
      </w:r>
      <w:proofErr w:type="spellEnd"/>
      <w:r w:rsidR="007760C7" w:rsidRPr="00F4574D">
        <w:rPr>
          <w:sz w:val="22"/>
          <w:szCs w:val="22"/>
          <w:lang w:eastAsia="zh-CN"/>
        </w:rPr>
        <w:t xml:space="preserve"> carrying </w:t>
      </w:r>
      <w:proofErr w:type="spellStart"/>
      <w:r w:rsidR="007760C7" w:rsidRPr="00F4574D">
        <w:rPr>
          <w:sz w:val="22"/>
          <w:szCs w:val="22"/>
          <w:lang w:eastAsia="zh-CN"/>
        </w:rPr>
        <w:t>HARQ</w:t>
      </w:r>
      <w:proofErr w:type="spellEnd"/>
      <w:r w:rsidR="007760C7" w:rsidRPr="00F4574D">
        <w:rPr>
          <w:sz w:val="22"/>
          <w:szCs w:val="22"/>
          <w:lang w:eastAsia="zh-CN"/>
        </w:rPr>
        <w:t xml:space="preserve">-ACK/CSI and SR </w:t>
      </w:r>
      <w:proofErr w:type="gramStart"/>
      <w:r w:rsidR="007760C7" w:rsidRPr="00F4574D">
        <w:rPr>
          <w:sz w:val="22"/>
          <w:szCs w:val="22"/>
          <w:lang w:eastAsia="zh-CN"/>
        </w:rPr>
        <w:t>does</w:t>
      </w:r>
      <w:proofErr w:type="gramEnd"/>
      <w:r w:rsidR="007760C7" w:rsidRPr="00F4574D">
        <w:rPr>
          <w:sz w:val="22"/>
          <w:szCs w:val="22"/>
          <w:lang w:eastAsia="zh-CN"/>
        </w:rPr>
        <w:t xml:space="preserve"> not overlap with the </w:t>
      </w:r>
      <w:proofErr w:type="spellStart"/>
      <w:r w:rsidR="007760C7" w:rsidRPr="00F4574D">
        <w:rPr>
          <w:sz w:val="22"/>
          <w:szCs w:val="22"/>
          <w:lang w:eastAsia="zh-CN"/>
        </w:rPr>
        <w:t>PUSCH</w:t>
      </w:r>
      <w:proofErr w:type="spellEnd"/>
      <w:r w:rsidR="00F4574D" w:rsidRPr="00F4574D">
        <w:rPr>
          <w:sz w:val="22"/>
          <w:szCs w:val="22"/>
          <w:lang w:eastAsia="zh-CN"/>
        </w:rPr>
        <w:t xml:space="preserve"> and does not overlap with any other </w:t>
      </w:r>
      <w:proofErr w:type="spellStart"/>
      <w:r w:rsidR="00F4574D" w:rsidRPr="00F4574D">
        <w:rPr>
          <w:sz w:val="22"/>
          <w:szCs w:val="22"/>
          <w:lang w:eastAsia="zh-CN"/>
        </w:rPr>
        <w:t>PUSCH</w:t>
      </w:r>
      <w:proofErr w:type="spellEnd"/>
      <w:r w:rsidR="00F4574D" w:rsidRPr="00F4574D">
        <w:rPr>
          <w:sz w:val="22"/>
          <w:szCs w:val="22"/>
          <w:lang w:eastAsia="zh-CN"/>
        </w:rPr>
        <w:t xml:space="preserve"> if any</w:t>
      </w:r>
      <w:r w:rsidR="00E4064C" w:rsidRPr="00F4574D">
        <w:rPr>
          <w:sz w:val="22"/>
          <w:szCs w:val="22"/>
          <w:lang w:eastAsia="zh-CN"/>
        </w:rPr>
        <w:t>.</w:t>
      </w:r>
      <w:r w:rsidR="009D113E">
        <w:rPr>
          <w:sz w:val="22"/>
          <w:szCs w:val="22"/>
          <w:lang w:eastAsia="zh-CN"/>
        </w:rPr>
        <w:t xml:space="preserve"> </w:t>
      </w:r>
    </w:p>
    <w:p w14:paraId="46CFF022" w14:textId="77777777" w:rsidR="00E123CD" w:rsidRDefault="00E123CD" w:rsidP="00E123CD">
      <w:pPr>
        <w:kinsoku w:val="0"/>
        <w:overflowPunct w:val="0"/>
        <w:adjustRightInd w:val="0"/>
        <w:snapToGrid w:val="0"/>
        <w:spacing w:after="0"/>
        <w:jc w:val="center"/>
        <w:rPr>
          <w:rFonts w:ascii="Arial" w:hAnsi="Arial" w:cs="Arial"/>
          <w:lang w:eastAsia="zh-CN"/>
        </w:rPr>
      </w:pPr>
      <w:r>
        <w:object w:dxaOrig="9630" w:dyaOrig="3136" w14:anchorId="44247CAE">
          <v:shape id="_x0000_i1028" type="#_x0000_t75" style="width:368.75pt;height:120.2pt" o:ole="">
            <v:imagedata r:id="rId18" o:title=""/>
          </v:shape>
          <o:OLEObject Type="Embed" ProgID="Visio.Drawing.15" ShapeID="_x0000_i1028" DrawAspect="Content" ObjectID="_1678863174" r:id="rId19"/>
        </w:object>
      </w:r>
    </w:p>
    <w:p w14:paraId="323C28C9" w14:textId="07DD015C" w:rsidR="00E123CD" w:rsidRPr="00AA37F5" w:rsidRDefault="00E123CD" w:rsidP="00E123CD">
      <w:pPr>
        <w:kinsoku w:val="0"/>
        <w:overflowPunct w:val="0"/>
        <w:snapToGrid w:val="0"/>
        <w:spacing w:after="120"/>
        <w:jc w:val="center"/>
        <w:rPr>
          <w:sz w:val="16"/>
          <w:lang w:eastAsia="zh-CN"/>
        </w:rPr>
      </w:pPr>
      <w:r>
        <w:rPr>
          <w:lang w:eastAsia="zh-CN"/>
        </w:rPr>
        <w:t xml:space="preserve">Figure </w:t>
      </w:r>
      <w:r w:rsidR="000858AB">
        <w:rPr>
          <w:lang w:eastAsia="zh-CN"/>
        </w:rPr>
        <w:t>4</w:t>
      </w:r>
      <w:r>
        <w:rPr>
          <w:lang w:eastAsia="zh-CN"/>
        </w:rPr>
        <w:t>: example of c</w:t>
      </w:r>
      <w:r w:rsidRPr="00AA37F5">
        <w:rPr>
          <w:lang w:eastAsia="zh-CN"/>
        </w:rPr>
        <w:t xml:space="preserve">ase </w:t>
      </w:r>
      <w:r>
        <w:rPr>
          <w:lang w:eastAsia="zh-CN"/>
        </w:rPr>
        <w:t>2-1</w:t>
      </w:r>
    </w:p>
    <w:p w14:paraId="36476F9D" w14:textId="42210F63" w:rsidR="00347904" w:rsidRDefault="009D113E" w:rsidP="000A24DB">
      <w:pPr>
        <w:adjustRightInd w:val="0"/>
        <w:snapToGrid w:val="0"/>
        <w:spacing w:after="120"/>
        <w:jc w:val="both"/>
        <w:rPr>
          <w:rFonts w:eastAsia="宋体"/>
          <w:iCs/>
          <w:sz w:val="22"/>
          <w:szCs w:val="22"/>
          <w:lang w:eastAsia="zh-CN"/>
        </w:rPr>
      </w:pPr>
      <w:r w:rsidRPr="00004D5A">
        <w:rPr>
          <w:sz w:val="22"/>
          <w:szCs w:val="22"/>
          <w:lang w:eastAsia="zh-CN"/>
        </w:rPr>
        <w:t>Let us tak</w:t>
      </w:r>
      <w:r w:rsidR="00321BDB" w:rsidRPr="00004D5A">
        <w:rPr>
          <w:sz w:val="22"/>
          <w:szCs w:val="22"/>
          <w:lang w:eastAsia="zh-CN"/>
        </w:rPr>
        <w:t>e</w:t>
      </w:r>
      <w:r w:rsidRPr="00004D5A">
        <w:rPr>
          <w:sz w:val="22"/>
          <w:szCs w:val="22"/>
          <w:lang w:eastAsia="zh-CN"/>
        </w:rPr>
        <w:t xml:space="preserve"> the following </w:t>
      </w:r>
      <w:r w:rsidR="000858AB">
        <w:rPr>
          <w:rFonts w:eastAsia="宋体"/>
          <w:sz w:val="22"/>
          <w:szCs w:val="22"/>
          <w:lang w:eastAsia="zh-CN"/>
        </w:rPr>
        <w:t>Figure</w:t>
      </w:r>
      <w:r w:rsidR="00CA3ABC" w:rsidRPr="00004D5A">
        <w:rPr>
          <w:rFonts w:eastAsia="宋体"/>
          <w:sz w:val="22"/>
          <w:szCs w:val="22"/>
          <w:lang w:eastAsia="zh-CN"/>
        </w:rPr>
        <w:t xml:space="preserve"> </w:t>
      </w:r>
      <w:r w:rsidR="000858AB">
        <w:rPr>
          <w:rFonts w:eastAsia="宋体"/>
          <w:sz w:val="22"/>
          <w:szCs w:val="22"/>
          <w:lang w:eastAsia="zh-CN"/>
        </w:rPr>
        <w:t>4</w:t>
      </w:r>
      <w:r w:rsidR="00CA3ABC" w:rsidRPr="00004D5A">
        <w:rPr>
          <w:rFonts w:eastAsia="宋体"/>
          <w:sz w:val="22"/>
          <w:szCs w:val="22"/>
          <w:lang w:eastAsia="zh-CN"/>
        </w:rPr>
        <w:t xml:space="preserve"> as an example. Generally, we think either the SR or the </w:t>
      </w:r>
      <w:proofErr w:type="spellStart"/>
      <w:r w:rsidR="00CA3ABC" w:rsidRPr="00004D5A">
        <w:rPr>
          <w:rFonts w:eastAsia="宋体"/>
          <w:sz w:val="22"/>
          <w:szCs w:val="22"/>
          <w:lang w:eastAsia="zh-CN"/>
        </w:rPr>
        <w:t>PUSCH</w:t>
      </w:r>
      <w:proofErr w:type="spellEnd"/>
      <w:r w:rsidR="00CA3ABC" w:rsidRPr="00004D5A">
        <w:rPr>
          <w:rFonts w:eastAsia="宋体"/>
          <w:sz w:val="22"/>
          <w:szCs w:val="22"/>
          <w:lang w:eastAsia="zh-CN"/>
        </w:rPr>
        <w:t xml:space="preserve"> can be transmitted by the PHY layer since there are valid resources</w:t>
      </w:r>
      <w:r w:rsidR="00327C56" w:rsidRPr="00004D5A">
        <w:rPr>
          <w:rFonts w:eastAsia="宋体"/>
          <w:sz w:val="22"/>
          <w:szCs w:val="22"/>
          <w:lang w:eastAsia="zh-CN"/>
        </w:rPr>
        <w:t>,</w:t>
      </w:r>
      <w:r w:rsidR="000D2EE1" w:rsidRPr="00004D5A">
        <w:rPr>
          <w:rFonts w:eastAsia="宋体"/>
          <w:sz w:val="22"/>
          <w:szCs w:val="22"/>
          <w:lang w:eastAsia="zh-CN"/>
        </w:rPr>
        <w:t xml:space="preserve"> preparation time is supposed to be sufficient, and the UCI is not intended to be multiplexed on the </w:t>
      </w:r>
      <w:proofErr w:type="spellStart"/>
      <w:r w:rsidR="000D2EE1" w:rsidRPr="00004D5A">
        <w:rPr>
          <w:rFonts w:eastAsia="宋体"/>
          <w:sz w:val="22"/>
          <w:szCs w:val="22"/>
          <w:lang w:eastAsia="zh-CN"/>
        </w:rPr>
        <w:t>PUSCH</w:t>
      </w:r>
      <w:proofErr w:type="spellEnd"/>
      <w:r w:rsidR="00CA3ABC" w:rsidRPr="00004D5A">
        <w:rPr>
          <w:rFonts w:eastAsia="宋体"/>
          <w:sz w:val="22"/>
          <w:szCs w:val="22"/>
          <w:lang w:eastAsia="zh-CN"/>
        </w:rPr>
        <w:t xml:space="preserve">. </w:t>
      </w:r>
      <w:r w:rsidR="00F6170E" w:rsidRPr="00004D5A">
        <w:rPr>
          <w:rFonts w:eastAsia="宋体"/>
          <w:sz w:val="22"/>
          <w:szCs w:val="22"/>
          <w:lang w:eastAsia="zh-CN"/>
        </w:rPr>
        <w:t xml:space="preserve">And then, similar to Case 1, </w:t>
      </w:r>
      <w:r w:rsidR="00CA3ABC" w:rsidRPr="00004D5A">
        <w:rPr>
          <w:rFonts w:eastAsia="宋体"/>
          <w:sz w:val="22"/>
          <w:szCs w:val="22"/>
          <w:lang w:eastAsia="zh-CN"/>
        </w:rPr>
        <w:t xml:space="preserve">the </w:t>
      </w:r>
      <w:r w:rsidR="00CA3ABC" w:rsidRPr="00004D5A">
        <w:rPr>
          <w:sz w:val="22"/>
          <w:szCs w:val="22"/>
        </w:rPr>
        <w:t xml:space="preserve">MAC entity </w:t>
      </w:r>
      <w:r w:rsidR="00EC0414" w:rsidRPr="00004D5A">
        <w:rPr>
          <w:rFonts w:eastAsia="宋体"/>
          <w:sz w:val="22"/>
          <w:szCs w:val="22"/>
          <w:lang w:eastAsia="zh-CN"/>
        </w:rPr>
        <w:t xml:space="preserve">shall </w:t>
      </w:r>
      <w:r w:rsidR="00EC0414" w:rsidRPr="00004D5A">
        <w:rPr>
          <w:rFonts w:eastAsia="宋体"/>
          <w:sz w:val="22"/>
          <w:szCs w:val="22"/>
          <w:lang w:eastAsia="zh-CN"/>
        </w:rPr>
        <w:lastRenderedPageBreak/>
        <w:t xml:space="preserve">perform </w:t>
      </w:r>
      <w:proofErr w:type="spellStart"/>
      <w:r w:rsidR="00EC0414" w:rsidRPr="00004D5A">
        <w:rPr>
          <w:rFonts w:eastAsia="宋体"/>
          <w:sz w:val="22"/>
          <w:szCs w:val="22"/>
          <w:lang w:eastAsia="zh-CN"/>
        </w:rPr>
        <w:t>LCH</w:t>
      </w:r>
      <w:proofErr w:type="spellEnd"/>
      <w:r w:rsidR="00EC0414" w:rsidRPr="00004D5A">
        <w:rPr>
          <w:rFonts w:eastAsia="宋体"/>
          <w:sz w:val="22"/>
          <w:szCs w:val="22"/>
          <w:lang w:eastAsia="zh-CN"/>
        </w:rPr>
        <w:t xml:space="preserve">-based prioritization for SR and overlapped </w:t>
      </w:r>
      <w:proofErr w:type="spellStart"/>
      <w:r w:rsidR="00EC0414" w:rsidRPr="00004D5A">
        <w:rPr>
          <w:rFonts w:eastAsia="宋体"/>
          <w:sz w:val="22"/>
          <w:szCs w:val="22"/>
          <w:lang w:eastAsia="zh-CN"/>
        </w:rPr>
        <w:t>PUSCH</w:t>
      </w:r>
      <w:proofErr w:type="spellEnd"/>
      <w:r w:rsidR="00EC0414" w:rsidRPr="00004D5A">
        <w:rPr>
          <w:rFonts w:eastAsia="宋体"/>
          <w:sz w:val="22"/>
          <w:szCs w:val="22"/>
          <w:lang w:eastAsia="zh-CN"/>
        </w:rPr>
        <w:t>.</w:t>
      </w:r>
      <w:r w:rsidR="00E123CD" w:rsidRPr="00004D5A">
        <w:rPr>
          <w:rFonts w:eastAsia="宋体"/>
          <w:sz w:val="22"/>
          <w:szCs w:val="22"/>
          <w:lang w:eastAsia="zh-CN"/>
        </w:rPr>
        <w:t xml:space="preserve"> In our understanding, the MAC entity based on the current MAC specification can only be aware of the </w:t>
      </w:r>
      <w:proofErr w:type="spellStart"/>
      <w:r w:rsidR="00E123CD" w:rsidRPr="00004D5A">
        <w:rPr>
          <w:rFonts w:eastAsia="宋体"/>
          <w:sz w:val="22"/>
          <w:szCs w:val="22"/>
          <w:lang w:eastAsia="zh-CN"/>
        </w:rPr>
        <w:t>PUCCH</w:t>
      </w:r>
      <w:proofErr w:type="spellEnd"/>
      <w:r w:rsidR="00E123CD" w:rsidRPr="00004D5A">
        <w:rPr>
          <w:rFonts w:eastAsia="宋体"/>
          <w:sz w:val="22"/>
          <w:szCs w:val="22"/>
          <w:lang w:eastAsia="zh-CN"/>
        </w:rPr>
        <w:t xml:space="preserve"> resource for SR transmission </w:t>
      </w:r>
      <w:r w:rsidR="00C74502" w:rsidRPr="00004D5A">
        <w:rPr>
          <w:rFonts w:eastAsia="宋体"/>
          <w:sz w:val="22"/>
          <w:szCs w:val="22"/>
          <w:lang w:eastAsia="zh-CN"/>
        </w:rPr>
        <w:t xml:space="preserve">configured within the </w:t>
      </w:r>
      <w:r w:rsidR="00C74502" w:rsidRPr="00004D5A">
        <w:rPr>
          <w:i/>
          <w:sz w:val="22"/>
          <w:szCs w:val="22"/>
        </w:rPr>
        <w:t>MAC-</w:t>
      </w:r>
      <w:proofErr w:type="spellStart"/>
      <w:r w:rsidR="00C74502" w:rsidRPr="00004D5A">
        <w:rPr>
          <w:i/>
          <w:sz w:val="22"/>
          <w:szCs w:val="22"/>
        </w:rPr>
        <w:t>CellGroupConfig</w:t>
      </w:r>
      <w:proofErr w:type="spellEnd"/>
      <w:r w:rsidR="000A24DB" w:rsidRPr="00004D5A">
        <w:rPr>
          <w:sz w:val="22"/>
          <w:szCs w:val="22"/>
        </w:rPr>
        <w:t>. In this sense, t</w:t>
      </w:r>
      <w:r w:rsidR="000A24DB" w:rsidRPr="00004D5A">
        <w:rPr>
          <w:rFonts w:eastAsia="宋体"/>
          <w:sz w:val="22"/>
          <w:szCs w:val="22"/>
          <w:lang w:eastAsia="zh-CN"/>
        </w:rPr>
        <w:t xml:space="preserve">he MAC </w:t>
      </w:r>
      <w:r w:rsidR="00C2527A" w:rsidRPr="00004D5A">
        <w:rPr>
          <w:rFonts w:eastAsia="宋体"/>
          <w:sz w:val="22"/>
          <w:szCs w:val="22"/>
          <w:lang w:eastAsia="zh-CN"/>
        </w:rPr>
        <w:t>en</w:t>
      </w:r>
      <w:r w:rsidR="00B51BCB" w:rsidRPr="00004D5A">
        <w:rPr>
          <w:rFonts w:eastAsia="宋体"/>
          <w:sz w:val="22"/>
          <w:szCs w:val="22"/>
          <w:lang w:eastAsia="zh-CN"/>
        </w:rPr>
        <w:t>t</w:t>
      </w:r>
      <w:r w:rsidR="00C2527A" w:rsidRPr="00004D5A">
        <w:rPr>
          <w:rFonts w:eastAsia="宋体"/>
          <w:sz w:val="22"/>
          <w:szCs w:val="22"/>
          <w:lang w:eastAsia="zh-CN"/>
        </w:rPr>
        <w:t>ity</w:t>
      </w:r>
      <w:r w:rsidR="000A24DB" w:rsidRPr="00004D5A">
        <w:rPr>
          <w:rFonts w:eastAsia="宋体"/>
          <w:sz w:val="22"/>
          <w:szCs w:val="22"/>
          <w:lang w:eastAsia="zh-CN"/>
        </w:rPr>
        <w:t xml:space="preserve"> is not aware of the presence of the other </w:t>
      </w:r>
      <w:proofErr w:type="spellStart"/>
      <w:r w:rsidR="006D4F36" w:rsidRPr="00004D5A">
        <w:rPr>
          <w:rFonts w:eastAsia="宋体"/>
          <w:sz w:val="22"/>
          <w:szCs w:val="22"/>
          <w:lang w:eastAsia="zh-CN"/>
        </w:rPr>
        <w:t>PUCCH</w:t>
      </w:r>
      <w:proofErr w:type="spellEnd"/>
      <w:r w:rsidR="006D4F36" w:rsidRPr="00004D5A">
        <w:rPr>
          <w:rFonts w:eastAsia="宋体"/>
          <w:sz w:val="22"/>
          <w:szCs w:val="22"/>
          <w:lang w:eastAsia="zh-CN"/>
        </w:rPr>
        <w:t xml:space="preserve"> resources</w:t>
      </w:r>
      <w:r w:rsidR="00B51BCB" w:rsidRPr="00004D5A">
        <w:rPr>
          <w:rFonts w:eastAsia="宋体"/>
          <w:sz w:val="22"/>
          <w:szCs w:val="22"/>
          <w:lang w:eastAsia="zh-CN"/>
        </w:rPr>
        <w:t>,</w:t>
      </w:r>
      <w:r w:rsidR="006D4F36" w:rsidRPr="00004D5A">
        <w:rPr>
          <w:rFonts w:eastAsia="宋体"/>
          <w:sz w:val="22"/>
          <w:szCs w:val="22"/>
          <w:lang w:eastAsia="zh-CN"/>
        </w:rPr>
        <w:t xml:space="preserve"> which </w:t>
      </w:r>
      <w:r w:rsidR="00012206" w:rsidRPr="00004D5A">
        <w:rPr>
          <w:rFonts w:eastAsia="宋体"/>
          <w:sz w:val="22"/>
          <w:szCs w:val="22"/>
          <w:lang w:eastAsia="zh-CN"/>
        </w:rPr>
        <w:t>are</w:t>
      </w:r>
      <w:r w:rsidR="006D4F36" w:rsidRPr="00004D5A">
        <w:rPr>
          <w:rFonts w:eastAsia="宋体"/>
          <w:sz w:val="22"/>
          <w:szCs w:val="22"/>
          <w:lang w:eastAsia="zh-CN"/>
        </w:rPr>
        <w:t xml:space="preserve"> not associated with the dedicated </w:t>
      </w:r>
      <w:r w:rsidR="00B51BCB" w:rsidRPr="00004D5A">
        <w:rPr>
          <w:rFonts w:eastAsia="宋体"/>
          <w:sz w:val="22"/>
          <w:szCs w:val="22"/>
          <w:lang w:eastAsia="zh-CN"/>
        </w:rPr>
        <w:t>SR</w:t>
      </w:r>
      <w:r w:rsidR="006D4F36" w:rsidRPr="00004D5A">
        <w:rPr>
          <w:rFonts w:eastAsia="宋体"/>
          <w:sz w:val="22"/>
          <w:szCs w:val="22"/>
          <w:lang w:eastAsia="zh-CN"/>
        </w:rPr>
        <w:t xml:space="preserve"> resources</w:t>
      </w:r>
      <w:r w:rsidR="00B51BCB" w:rsidRPr="00004D5A">
        <w:rPr>
          <w:rFonts w:eastAsia="宋体"/>
          <w:sz w:val="22"/>
          <w:szCs w:val="22"/>
          <w:lang w:eastAsia="zh-CN"/>
        </w:rPr>
        <w:t>,</w:t>
      </w:r>
      <w:r w:rsidR="000A24DB" w:rsidRPr="00004D5A">
        <w:rPr>
          <w:rFonts w:eastAsia="宋体"/>
          <w:sz w:val="22"/>
          <w:szCs w:val="22"/>
          <w:lang w:eastAsia="zh-CN"/>
        </w:rPr>
        <w:t xml:space="preserve"> and </w:t>
      </w:r>
      <w:r w:rsidR="00012206" w:rsidRPr="00004D5A">
        <w:rPr>
          <w:rFonts w:eastAsia="宋体"/>
          <w:sz w:val="22"/>
          <w:szCs w:val="22"/>
          <w:lang w:eastAsia="zh-CN"/>
        </w:rPr>
        <w:t xml:space="preserve">the </w:t>
      </w:r>
      <w:r w:rsidR="00B51BCB" w:rsidRPr="00004D5A">
        <w:rPr>
          <w:rFonts w:eastAsia="宋体"/>
          <w:sz w:val="22"/>
          <w:szCs w:val="22"/>
          <w:lang w:eastAsia="zh-CN"/>
        </w:rPr>
        <w:t>UCI multiplexing procedure, which is purely a PHY procedure.</w:t>
      </w:r>
      <w:r w:rsidR="000A24DB" w:rsidRPr="00004D5A">
        <w:rPr>
          <w:rFonts w:eastAsia="宋体"/>
          <w:sz w:val="22"/>
          <w:szCs w:val="22"/>
          <w:lang w:eastAsia="zh-CN"/>
        </w:rPr>
        <w:t xml:space="preserve"> </w:t>
      </w:r>
      <w:r w:rsidR="00012206" w:rsidRPr="00004D5A">
        <w:rPr>
          <w:rFonts w:eastAsia="宋体"/>
          <w:sz w:val="22"/>
          <w:szCs w:val="22"/>
          <w:lang w:eastAsia="zh-CN"/>
        </w:rPr>
        <w:t xml:space="preserve">Furthermore, as we mentioned above, </w:t>
      </w:r>
      <w:r w:rsidR="00012206" w:rsidRPr="00004D5A">
        <w:rPr>
          <w:sz w:val="22"/>
          <w:szCs w:val="22"/>
        </w:rPr>
        <w:t xml:space="preserve">the </w:t>
      </w:r>
      <w:proofErr w:type="spellStart"/>
      <w:r w:rsidR="00012206" w:rsidRPr="00004D5A">
        <w:rPr>
          <w:sz w:val="22"/>
          <w:szCs w:val="22"/>
        </w:rPr>
        <w:t>LCH</w:t>
      </w:r>
      <w:proofErr w:type="spellEnd"/>
      <w:r w:rsidR="00012206" w:rsidRPr="00004D5A">
        <w:rPr>
          <w:sz w:val="22"/>
          <w:szCs w:val="22"/>
        </w:rPr>
        <w:t xml:space="preserve">-based </w:t>
      </w:r>
      <w:r w:rsidR="00012206" w:rsidRPr="00004D5A">
        <w:rPr>
          <w:bCs/>
          <w:sz w:val="22"/>
          <w:szCs w:val="22"/>
          <w:lang w:eastAsia="zh-CN"/>
        </w:rPr>
        <w:t xml:space="preserve">prioritization mechanism </w:t>
      </w:r>
      <w:r w:rsidR="00012206" w:rsidRPr="00004D5A">
        <w:rPr>
          <w:iCs/>
          <w:sz w:val="22"/>
          <w:szCs w:val="22"/>
        </w:rPr>
        <w:t xml:space="preserve">takes precedence over the </w:t>
      </w:r>
      <w:proofErr w:type="spellStart"/>
      <w:r w:rsidR="00012206" w:rsidRPr="00004D5A">
        <w:rPr>
          <w:iCs/>
          <w:sz w:val="22"/>
          <w:szCs w:val="22"/>
        </w:rPr>
        <w:t>Rel</w:t>
      </w:r>
      <w:proofErr w:type="spellEnd"/>
      <w:r w:rsidR="00012206" w:rsidRPr="00004D5A">
        <w:rPr>
          <w:iCs/>
          <w:sz w:val="22"/>
          <w:szCs w:val="22"/>
        </w:rPr>
        <w:t xml:space="preserve">-16 </w:t>
      </w:r>
      <w:proofErr w:type="spellStart"/>
      <w:r w:rsidR="00012206" w:rsidRPr="00004D5A">
        <w:rPr>
          <w:iCs/>
          <w:sz w:val="22"/>
          <w:szCs w:val="22"/>
        </w:rPr>
        <w:t>PUSCH</w:t>
      </w:r>
      <w:proofErr w:type="spellEnd"/>
      <w:r w:rsidR="00012206" w:rsidRPr="00004D5A">
        <w:rPr>
          <w:iCs/>
          <w:sz w:val="22"/>
          <w:szCs w:val="22"/>
        </w:rPr>
        <w:t xml:space="preserve"> skipping evaluation according to the MAC spec. </w:t>
      </w:r>
      <w:r w:rsidR="00012206" w:rsidRPr="00004D5A">
        <w:rPr>
          <w:rFonts w:eastAsia="宋体"/>
          <w:iCs/>
          <w:sz w:val="22"/>
          <w:szCs w:val="22"/>
          <w:lang w:eastAsia="zh-CN"/>
        </w:rPr>
        <w:t xml:space="preserve">Hence, we hold a view that </w:t>
      </w:r>
      <w:r w:rsidR="003F1818">
        <w:rPr>
          <w:rFonts w:eastAsia="宋体"/>
          <w:iCs/>
          <w:sz w:val="22"/>
          <w:szCs w:val="22"/>
          <w:lang w:eastAsia="zh-CN"/>
        </w:rPr>
        <w:t>the MAC entity</w:t>
      </w:r>
      <w:r w:rsidR="001B0E88">
        <w:rPr>
          <w:rFonts w:eastAsia="宋体"/>
          <w:iCs/>
          <w:sz w:val="22"/>
          <w:szCs w:val="22"/>
          <w:lang w:eastAsia="zh-CN"/>
        </w:rPr>
        <w:t xml:space="preserve"> </w:t>
      </w:r>
      <w:r w:rsidR="001B0E88" w:rsidRPr="00004D5A">
        <w:rPr>
          <w:rFonts w:eastAsia="宋体"/>
          <w:sz w:val="22"/>
          <w:szCs w:val="22"/>
          <w:lang w:eastAsia="zh-CN"/>
        </w:rPr>
        <w:t xml:space="preserve">is not aware of the presence of the other </w:t>
      </w:r>
      <w:proofErr w:type="spellStart"/>
      <w:r w:rsidR="001B0E88" w:rsidRPr="00004D5A">
        <w:rPr>
          <w:rFonts w:eastAsia="宋体"/>
          <w:sz w:val="22"/>
          <w:szCs w:val="22"/>
          <w:lang w:eastAsia="zh-CN"/>
        </w:rPr>
        <w:t>PUCCH</w:t>
      </w:r>
      <w:proofErr w:type="spellEnd"/>
      <w:r w:rsidR="001B0E88" w:rsidRPr="00004D5A">
        <w:rPr>
          <w:rFonts w:eastAsia="宋体"/>
          <w:sz w:val="22"/>
          <w:szCs w:val="22"/>
          <w:lang w:eastAsia="zh-CN"/>
        </w:rPr>
        <w:t xml:space="preserve"> resources</w:t>
      </w:r>
      <w:r w:rsidR="001B0E88">
        <w:rPr>
          <w:rFonts w:eastAsia="宋体"/>
          <w:sz w:val="22"/>
          <w:szCs w:val="22"/>
          <w:lang w:eastAsia="zh-CN"/>
        </w:rPr>
        <w:t xml:space="preserve"> </w:t>
      </w:r>
      <w:r w:rsidR="001B0E88" w:rsidRPr="00004D5A">
        <w:rPr>
          <w:rFonts w:eastAsia="宋体"/>
          <w:sz w:val="22"/>
          <w:szCs w:val="22"/>
          <w:lang w:eastAsia="zh-CN"/>
        </w:rPr>
        <w:t>not associated with the dedicated SR resources</w:t>
      </w:r>
      <w:r w:rsidR="001B0E88">
        <w:rPr>
          <w:rFonts w:eastAsia="宋体"/>
          <w:sz w:val="22"/>
          <w:szCs w:val="22"/>
          <w:lang w:eastAsia="zh-CN"/>
        </w:rPr>
        <w:t xml:space="preserve"> and the UCI multiplexing procedure</w:t>
      </w:r>
      <w:r w:rsidR="001B0E88" w:rsidRPr="00004D5A">
        <w:rPr>
          <w:rFonts w:eastAsia="宋体"/>
          <w:sz w:val="22"/>
          <w:szCs w:val="22"/>
          <w:lang w:eastAsia="zh-CN"/>
        </w:rPr>
        <w:t>,</w:t>
      </w:r>
      <w:r w:rsidR="001B0E88">
        <w:rPr>
          <w:rFonts w:eastAsia="宋体"/>
          <w:sz w:val="22"/>
          <w:szCs w:val="22"/>
          <w:lang w:eastAsia="zh-CN"/>
        </w:rPr>
        <w:t xml:space="preserve"> even though </w:t>
      </w:r>
      <w:r w:rsidR="003311CF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 w:rsidR="001B0E88">
        <w:rPr>
          <w:rFonts w:eastAsia="宋体"/>
          <w:sz w:val="22"/>
          <w:szCs w:val="22"/>
          <w:lang w:eastAsia="zh-CN"/>
        </w:rPr>
        <w:t>Rel</w:t>
      </w:r>
      <w:proofErr w:type="spellEnd"/>
      <w:r w:rsidR="001B0E88">
        <w:rPr>
          <w:rFonts w:eastAsia="宋体"/>
          <w:sz w:val="22"/>
          <w:szCs w:val="22"/>
          <w:lang w:eastAsia="zh-CN"/>
        </w:rPr>
        <w:t xml:space="preserve">-16 UL skipping feature is enabled. </w:t>
      </w:r>
      <w:r w:rsidR="00AE0031">
        <w:rPr>
          <w:rFonts w:eastAsia="宋体"/>
          <w:sz w:val="22"/>
          <w:szCs w:val="22"/>
          <w:lang w:eastAsia="zh-CN"/>
        </w:rPr>
        <w:t xml:space="preserve">Consequently, </w:t>
      </w:r>
      <w:r w:rsidR="00AE0031" w:rsidRPr="00A96947">
        <w:rPr>
          <w:sz w:val="22"/>
        </w:rPr>
        <w:t xml:space="preserve">if SR is prioritized in MAC, MAC shall not deliver the MAC </w:t>
      </w:r>
      <w:proofErr w:type="spellStart"/>
      <w:r w:rsidR="00AE0031" w:rsidRPr="00A96947">
        <w:rPr>
          <w:sz w:val="22"/>
        </w:rPr>
        <w:t>PDU</w:t>
      </w:r>
      <w:proofErr w:type="spellEnd"/>
      <w:r w:rsidR="00AE0031" w:rsidRPr="00A96947">
        <w:rPr>
          <w:sz w:val="22"/>
        </w:rPr>
        <w:t xml:space="preserve"> for the </w:t>
      </w:r>
      <w:proofErr w:type="spellStart"/>
      <w:r w:rsidR="00AE0031" w:rsidRPr="00A96947">
        <w:rPr>
          <w:sz w:val="22"/>
        </w:rPr>
        <w:t>PUSCH</w:t>
      </w:r>
      <w:proofErr w:type="spellEnd"/>
      <w:r w:rsidR="00AE0031" w:rsidRPr="00A96947">
        <w:rPr>
          <w:sz w:val="22"/>
        </w:rPr>
        <w:t xml:space="preserve"> and shall instruct PHY for SR transmission</w:t>
      </w:r>
      <w:r w:rsidR="00B75912">
        <w:rPr>
          <w:sz w:val="22"/>
        </w:rPr>
        <w:t>.</w:t>
      </w:r>
    </w:p>
    <w:p w14:paraId="09F30CAC" w14:textId="3FD47520" w:rsidR="003E0134" w:rsidRPr="00004D5A" w:rsidRDefault="003E0134" w:rsidP="000A24DB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 xml:space="preserve">gain, similar to Case 1, even though </w:t>
      </w:r>
      <w:r w:rsidR="00CF6723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>
        <w:rPr>
          <w:rFonts w:eastAsia="宋体"/>
          <w:sz w:val="22"/>
          <w:szCs w:val="22"/>
          <w:lang w:eastAsia="zh-CN"/>
        </w:rPr>
        <w:t>Rel</w:t>
      </w:r>
      <w:proofErr w:type="spellEnd"/>
      <w:r>
        <w:rPr>
          <w:rFonts w:eastAsia="宋体"/>
          <w:sz w:val="22"/>
          <w:szCs w:val="22"/>
          <w:lang w:eastAsia="zh-CN"/>
        </w:rPr>
        <w:t xml:space="preserve">-16 </w:t>
      </w:r>
      <w:proofErr w:type="spellStart"/>
      <w:r>
        <w:rPr>
          <w:rFonts w:eastAsia="宋体"/>
          <w:sz w:val="22"/>
          <w:szCs w:val="22"/>
          <w:lang w:eastAsia="zh-CN"/>
        </w:rPr>
        <w:t>PUSCH</w:t>
      </w:r>
      <w:proofErr w:type="spellEnd"/>
      <w:r>
        <w:rPr>
          <w:rFonts w:eastAsia="宋体"/>
          <w:sz w:val="22"/>
          <w:szCs w:val="22"/>
          <w:lang w:eastAsia="zh-CN"/>
        </w:rPr>
        <w:t xml:space="preserve"> skipping is</w:t>
      </w:r>
      <w:r w:rsidR="007E16E1">
        <w:rPr>
          <w:rFonts w:eastAsia="宋体"/>
          <w:sz w:val="22"/>
          <w:szCs w:val="22"/>
          <w:lang w:eastAsia="zh-CN"/>
        </w:rPr>
        <w:t xml:space="preserve"> supported</w:t>
      </w:r>
      <w:r>
        <w:rPr>
          <w:rFonts w:eastAsia="宋体"/>
          <w:sz w:val="22"/>
          <w:szCs w:val="22"/>
          <w:lang w:eastAsia="zh-CN"/>
        </w:rPr>
        <w:t xml:space="preserve">, the MAC </w:t>
      </w:r>
      <w:proofErr w:type="spellStart"/>
      <w:r>
        <w:rPr>
          <w:rFonts w:eastAsia="宋体"/>
          <w:sz w:val="22"/>
          <w:szCs w:val="22"/>
          <w:lang w:eastAsia="zh-CN"/>
        </w:rPr>
        <w:t>behavior</w:t>
      </w:r>
      <w:proofErr w:type="spellEnd"/>
      <w:r>
        <w:rPr>
          <w:rFonts w:eastAsia="宋体"/>
          <w:sz w:val="22"/>
          <w:szCs w:val="22"/>
          <w:lang w:eastAsia="zh-CN"/>
        </w:rPr>
        <w:t xml:space="preserve"> is still the same</w:t>
      </w:r>
      <w:r w:rsidR="00B942B8">
        <w:rPr>
          <w:rFonts w:eastAsia="宋体"/>
          <w:sz w:val="22"/>
          <w:szCs w:val="22"/>
          <w:lang w:eastAsia="zh-CN"/>
        </w:rPr>
        <w:t xml:space="preserve"> (i.e.</w:t>
      </w:r>
      <w:r w:rsidR="009F13B7">
        <w:rPr>
          <w:rFonts w:eastAsia="宋体"/>
          <w:sz w:val="22"/>
          <w:szCs w:val="22"/>
          <w:lang w:eastAsia="zh-CN"/>
        </w:rPr>
        <w:t xml:space="preserve"> </w:t>
      </w:r>
      <w:r w:rsidR="009F13B7" w:rsidRPr="00A96947">
        <w:rPr>
          <w:sz w:val="22"/>
        </w:rPr>
        <w:t xml:space="preserve">if SR is prioritized in MAC, MAC shall not deliver the MAC </w:t>
      </w:r>
      <w:proofErr w:type="spellStart"/>
      <w:r w:rsidR="009F13B7" w:rsidRPr="00A96947">
        <w:rPr>
          <w:sz w:val="22"/>
        </w:rPr>
        <w:t>PDU</w:t>
      </w:r>
      <w:proofErr w:type="spellEnd"/>
      <w:r w:rsidR="009F13B7" w:rsidRPr="00A96947">
        <w:rPr>
          <w:sz w:val="22"/>
        </w:rPr>
        <w:t xml:space="preserve"> for the </w:t>
      </w:r>
      <w:proofErr w:type="spellStart"/>
      <w:r w:rsidR="009F13B7" w:rsidRPr="00A96947">
        <w:rPr>
          <w:sz w:val="22"/>
        </w:rPr>
        <w:t>PUSCH</w:t>
      </w:r>
      <w:proofErr w:type="spellEnd"/>
      <w:r w:rsidR="009F13B7">
        <w:rPr>
          <w:sz w:val="22"/>
        </w:rPr>
        <w:t xml:space="preserve">, </w:t>
      </w:r>
      <w:r w:rsidR="009F13B7" w:rsidRPr="00A96947">
        <w:rPr>
          <w:sz w:val="22"/>
        </w:rPr>
        <w:t>shall instruct PHY for SR transmission</w:t>
      </w:r>
      <w:r w:rsidR="009F13B7">
        <w:rPr>
          <w:sz w:val="22"/>
        </w:rPr>
        <w:t>, and</w:t>
      </w:r>
      <w:r w:rsidR="00B942B8">
        <w:rPr>
          <w:rFonts w:eastAsia="宋体"/>
          <w:sz w:val="22"/>
          <w:szCs w:val="22"/>
          <w:lang w:eastAsia="zh-CN"/>
        </w:rPr>
        <w:t xml:space="preserve"> only knows the configured </w:t>
      </w:r>
      <w:proofErr w:type="spellStart"/>
      <w:r w:rsidR="00B942B8">
        <w:rPr>
          <w:rFonts w:eastAsia="宋体"/>
          <w:sz w:val="22"/>
          <w:szCs w:val="22"/>
          <w:lang w:eastAsia="zh-CN"/>
        </w:rPr>
        <w:t>PUCCH</w:t>
      </w:r>
      <w:proofErr w:type="spellEnd"/>
      <w:r w:rsidR="00B942B8">
        <w:rPr>
          <w:rFonts w:eastAsia="宋体"/>
          <w:sz w:val="22"/>
          <w:szCs w:val="22"/>
          <w:lang w:eastAsia="zh-CN"/>
        </w:rPr>
        <w:t xml:space="preserve"> resources for SR</w:t>
      </w:r>
      <w:r w:rsidR="00DC5EDE">
        <w:rPr>
          <w:rFonts w:eastAsia="宋体"/>
          <w:sz w:val="22"/>
          <w:szCs w:val="22"/>
          <w:lang w:eastAsia="zh-CN"/>
        </w:rPr>
        <w:t xml:space="preserve"> when performing </w:t>
      </w:r>
      <w:proofErr w:type="spellStart"/>
      <w:r w:rsidR="00DC5EDE">
        <w:rPr>
          <w:rFonts w:eastAsia="宋体"/>
          <w:sz w:val="22"/>
          <w:szCs w:val="22"/>
          <w:lang w:eastAsia="zh-CN"/>
        </w:rPr>
        <w:t>LCH</w:t>
      </w:r>
      <w:proofErr w:type="spellEnd"/>
      <w:r w:rsidR="00DC5EDE">
        <w:rPr>
          <w:rFonts w:eastAsia="宋体"/>
          <w:sz w:val="22"/>
          <w:szCs w:val="22"/>
          <w:lang w:eastAsia="zh-CN"/>
        </w:rPr>
        <w:t>-based prioritization procedure</w:t>
      </w:r>
      <w:r w:rsidR="00B942B8">
        <w:rPr>
          <w:rFonts w:eastAsia="宋体"/>
          <w:sz w:val="22"/>
          <w:szCs w:val="22"/>
          <w:lang w:eastAsia="zh-CN"/>
        </w:rPr>
        <w:t>)</w:t>
      </w:r>
      <w:r w:rsidR="0063467C">
        <w:rPr>
          <w:rFonts w:eastAsia="宋体"/>
          <w:sz w:val="22"/>
          <w:szCs w:val="22"/>
          <w:lang w:eastAsia="zh-CN"/>
        </w:rPr>
        <w:t>.</w:t>
      </w:r>
    </w:p>
    <w:p w14:paraId="718BDE8B" w14:textId="63F1A4C0" w:rsidR="00395E8A" w:rsidRPr="004556F8" w:rsidRDefault="00395E8A" w:rsidP="006134B3">
      <w:pPr>
        <w:adjustRightInd w:val="0"/>
        <w:snapToGrid w:val="0"/>
        <w:spacing w:after="120"/>
        <w:jc w:val="both"/>
        <w:rPr>
          <w:b/>
          <w:lang w:eastAsia="ko-KR"/>
        </w:rPr>
      </w:pPr>
      <w:r w:rsidRPr="004556F8">
        <w:rPr>
          <w:b/>
          <w:sz w:val="22"/>
          <w:szCs w:val="22"/>
        </w:rPr>
        <w:t xml:space="preserve">Proposal </w:t>
      </w:r>
      <w:r w:rsidR="003E5BF2">
        <w:rPr>
          <w:b/>
          <w:sz w:val="22"/>
          <w:szCs w:val="22"/>
        </w:rPr>
        <w:t>5</w:t>
      </w:r>
      <w:r w:rsidRPr="004556F8">
        <w:rPr>
          <w:b/>
          <w:sz w:val="22"/>
          <w:szCs w:val="22"/>
        </w:rPr>
        <w:t>:</w:t>
      </w:r>
      <w:r w:rsidR="00922745" w:rsidRPr="004556F8">
        <w:rPr>
          <w:b/>
          <w:sz w:val="22"/>
        </w:rPr>
        <w:t xml:space="preserve"> </w:t>
      </w:r>
      <w:proofErr w:type="spellStart"/>
      <w:r w:rsidR="00922745" w:rsidRPr="004556F8">
        <w:rPr>
          <w:b/>
          <w:sz w:val="22"/>
        </w:rPr>
        <w:t>RAN2</w:t>
      </w:r>
      <w:proofErr w:type="spellEnd"/>
      <w:r w:rsidR="00922745" w:rsidRPr="004556F8">
        <w:rPr>
          <w:b/>
          <w:sz w:val="22"/>
        </w:rPr>
        <w:t xml:space="preserve"> confirms </w:t>
      </w:r>
      <w:r w:rsidRPr="004556F8">
        <w:rPr>
          <w:b/>
          <w:sz w:val="22"/>
          <w:szCs w:val="22"/>
          <w:lang w:eastAsia="zh-CN"/>
        </w:rPr>
        <w:t xml:space="preserve">MAC is not aware of the UCI multiplexing </w:t>
      </w:r>
      <w:r w:rsidR="006134B3" w:rsidRPr="004556F8">
        <w:rPr>
          <w:b/>
          <w:sz w:val="22"/>
          <w:szCs w:val="22"/>
          <w:lang w:eastAsia="zh-CN"/>
        </w:rPr>
        <w:t xml:space="preserve">performed </w:t>
      </w:r>
      <w:r w:rsidRPr="004556F8">
        <w:rPr>
          <w:b/>
          <w:sz w:val="22"/>
          <w:szCs w:val="22"/>
          <w:lang w:eastAsia="zh-CN"/>
        </w:rPr>
        <w:t>in PHY</w:t>
      </w:r>
      <w:r w:rsidR="0004137A" w:rsidRPr="004556F8">
        <w:rPr>
          <w:b/>
          <w:sz w:val="22"/>
          <w:szCs w:val="22"/>
          <w:lang w:eastAsia="zh-CN"/>
        </w:rPr>
        <w:t xml:space="preserve"> and</w:t>
      </w:r>
      <w:r w:rsidRPr="004556F8">
        <w:rPr>
          <w:b/>
          <w:sz w:val="22"/>
          <w:szCs w:val="22"/>
          <w:lang w:eastAsia="zh-CN"/>
        </w:rPr>
        <w:t xml:space="preserve"> only knows </w:t>
      </w:r>
      <w:r w:rsidR="008E2FF3" w:rsidRPr="004556F8">
        <w:rPr>
          <w:b/>
          <w:sz w:val="22"/>
          <w:szCs w:val="22"/>
          <w:lang w:eastAsia="zh-CN"/>
        </w:rPr>
        <w:t xml:space="preserve">the </w:t>
      </w:r>
      <w:r w:rsidRPr="004556F8">
        <w:rPr>
          <w:b/>
          <w:sz w:val="22"/>
          <w:szCs w:val="22"/>
          <w:lang w:eastAsia="zh-CN"/>
        </w:rPr>
        <w:t xml:space="preserve">configured </w:t>
      </w:r>
      <w:proofErr w:type="spellStart"/>
      <w:r w:rsidRPr="004556F8">
        <w:rPr>
          <w:b/>
          <w:sz w:val="22"/>
          <w:szCs w:val="22"/>
          <w:lang w:eastAsia="zh-CN"/>
        </w:rPr>
        <w:t>PUCCH</w:t>
      </w:r>
      <w:proofErr w:type="spellEnd"/>
      <w:r w:rsidRPr="004556F8">
        <w:rPr>
          <w:b/>
          <w:sz w:val="22"/>
          <w:szCs w:val="22"/>
          <w:lang w:eastAsia="zh-CN"/>
        </w:rPr>
        <w:t xml:space="preserve"> resource for SR</w:t>
      </w:r>
      <w:r w:rsidR="0070761F">
        <w:rPr>
          <w:b/>
          <w:sz w:val="22"/>
          <w:szCs w:val="22"/>
          <w:lang w:eastAsia="zh-CN"/>
        </w:rPr>
        <w:t>, regardless of whethe</w:t>
      </w:r>
      <w:r w:rsidR="0033005D">
        <w:rPr>
          <w:b/>
          <w:sz w:val="22"/>
          <w:szCs w:val="22"/>
          <w:lang w:eastAsia="zh-CN"/>
        </w:rPr>
        <w:t xml:space="preserve">r </w:t>
      </w:r>
      <w:r w:rsidR="00A605B4">
        <w:rPr>
          <w:b/>
          <w:sz w:val="22"/>
          <w:szCs w:val="22"/>
          <w:lang w:eastAsia="zh-CN"/>
        </w:rPr>
        <w:t xml:space="preserve">the </w:t>
      </w:r>
      <w:proofErr w:type="spellStart"/>
      <w:r w:rsidR="0070761F" w:rsidRPr="0070761F">
        <w:rPr>
          <w:b/>
          <w:iCs/>
          <w:sz w:val="22"/>
          <w:szCs w:val="22"/>
        </w:rPr>
        <w:t>Rel</w:t>
      </w:r>
      <w:proofErr w:type="spellEnd"/>
      <w:r w:rsidR="0070761F" w:rsidRPr="0070761F">
        <w:rPr>
          <w:b/>
          <w:iCs/>
          <w:sz w:val="22"/>
          <w:szCs w:val="22"/>
        </w:rPr>
        <w:t xml:space="preserve">-16 </w:t>
      </w:r>
      <w:proofErr w:type="spellStart"/>
      <w:r w:rsidR="0070761F" w:rsidRPr="0070761F">
        <w:rPr>
          <w:b/>
          <w:iCs/>
          <w:sz w:val="22"/>
          <w:szCs w:val="22"/>
        </w:rPr>
        <w:t>PUSCH</w:t>
      </w:r>
      <w:proofErr w:type="spellEnd"/>
      <w:r w:rsidR="0070761F" w:rsidRPr="0070761F">
        <w:rPr>
          <w:b/>
          <w:iCs/>
          <w:sz w:val="22"/>
          <w:szCs w:val="22"/>
        </w:rPr>
        <w:t xml:space="preserve"> skipping</w:t>
      </w:r>
      <w:r w:rsidR="00795864">
        <w:rPr>
          <w:b/>
          <w:iCs/>
          <w:sz w:val="22"/>
          <w:szCs w:val="22"/>
        </w:rPr>
        <w:t xml:space="preserve"> feature</w:t>
      </w:r>
      <w:r w:rsidR="0053283F">
        <w:rPr>
          <w:b/>
          <w:iCs/>
          <w:sz w:val="22"/>
          <w:szCs w:val="22"/>
        </w:rPr>
        <w:t xml:space="preserve"> is supported</w:t>
      </w:r>
      <w:r w:rsidRPr="0070761F">
        <w:rPr>
          <w:b/>
          <w:sz w:val="22"/>
          <w:szCs w:val="22"/>
          <w:lang w:eastAsia="zh-CN"/>
        </w:rPr>
        <w:t>.</w:t>
      </w:r>
    </w:p>
    <w:p w14:paraId="144C7F1D" w14:textId="6333B28F" w:rsidR="00412793" w:rsidRDefault="00412793" w:rsidP="00412793">
      <w:pPr>
        <w:adjustRightInd w:val="0"/>
        <w:snapToGrid w:val="0"/>
        <w:spacing w:after="120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Next, f</w:t>
      </w:r>
      <w:r w:rsidRPr="00F4574D">
        <w:rPr>
          <w:rFonts w:eastAsia="宋体"/>
          <w:sz w:val="22"/>
          <w:szCs w:val="22"/>
          <w:lang w:eastAsia="zh-CN"/>
        </w:rPr>
        <w:t>or Case 2-</w:t>
      </w:r>
      <w:r w:rsidR="002A05F7">
        <w:rPr>
          <w:rFonts w:eastAsia="宋体"/>
          <w:sz w:val="22"/>
          <w:szCs w:val="22"/>
          <w:lang w:eastAsia="zh-CN"/>
        </w:rPr>
        <w:t>2</w:t>
      </w:r>
      <w:r w:rsidRPr="00F4574D">
        <w:rPr>
          <w:rFonts w:eastAsia="宋体"/>
          <w:sz w:val="22"/>
          <w:szCs w:val="22"/>
          <w:lang w:eastAsia="zh-CN"/>
        </w:rPr>
        <w:t xml:space="preserve">, </w:t>
      </w:r>
      <w:r w:rsidRPr="00F4574D">
        <w:rPr>
          <w:sz w:val="22"/>
          <w:szCs w:val="22"/>
          <w:lang w:eastAsia="zh-CN"/>
        </w:rPr>
        <w:t xml:space="preserve">other UCI(s) i.e., </w:t>
      </w:r>
      <w:proofErr w:type="spellStart"/>
      <w:r w:rsidRPr="00F4574D">
        <w:rPr>
          <w:sz w:val="22"/>
          <w:szCs w:val="22"/>
          <w:lang w:eastAsia="zh-CN"/>
        </w:rPr>
        <w:t>HARQ</w:t>
      </w:r>
      <w:proofErr w:type="spellEnd"/>
      <w:r w:rsidRPr="00F4574D">
        <w:rPr>
          <w:sz w:val="22"/>
          <w:szCs w:val="22"/>
          <w:lang w:eastAsia="zh-CN"/>
        </w:rPr>
        <w:t xml:space="preserve">-ACK/CSI of the equal </w:t>
      </w:r>
      <w:proofErr w:type="spellStart"/>
      <w:r w:rsidRPr="00F4574D">
        <w:rPr>
          <w:sz w:val="22"/>
          <w:szCs w:val="22"/>
          <w:lang w:eastAsia="zh-CN"/>
        </w:rPr>
        <w:t>L1</w:t>
      </w:r>
      <w:proofErr w:type="spellEnd"/>
      <w:r w:rsidRPr="00F4574D">
        <w:rPr>
          <w:sz w:val="22"/>
          <w:szCs w:val="22"/>
          <w:lang w:eastAsia="zh-CN"/>
        </w:rPr>
        <w:t xml:space="preserve"> priority overlapping with SR, and the final </w:t>
      </w:r>
      <w:proofErr w:type="spellStart"/>
      <w:r w:rsidRPr="00F4574D">
        <w:rPr>
          <w:sz w:val="22"/>
          <w:szCs w:val="22"/>
          <w:lang w:eastAsia="zh-CN"/>
        </w:rPr>
        <w:t>PUCCH</w:t>
      </w:r>
      <w:proofErr w:type="spellEnd"/>
      <w:r w:rsidRPr="00F4574D">
        <w:rPr>
          <w:sz w:val="22"/>
          <w:szCs w:val="22"/>
          <w:lang w:eastAsia="zh-CN"/>
        </w:rPr>
        <w:t xml:space="preserve"> resource after UCI multiplexing among different </w:t>
      </w:r>
      <w:proofErr w:type="spellStart"/>
      <w:r w:rsidRPr="00F4574D">
        <w:rPr>
          <w:sz w:val="22"/>
          <w:szCs w:val="22"/>
          <w:lang w:eastAsia="zh-CN"/>
        </w:rPr>
        <w:t>PUCCHs</w:t>
      </w:r>
      <w:proofErr w:type="spellEnd"/>
      <w:r w:rsidRPr="00F4574D">
        <w:rPr>
          <w:sz w:val="22"/>
          <w:szCs w:val="22"/>
          <w:lang w:eastAsia="zh-CN"/>
        </w:rPr>
        <w:t xml:space="preserve"> carrying </w:t>
      </w:r>
      <w:proofErr w:type="spellStart"/>
      <w:r w:rsidRPr="00F4574D">
        <w:rPr>
          <w:sz w:val="22"/>
          <w:szCs w:val="22"/>
          <w:lang w:eastAsia="zh-CN"/>
        </w:rPr>
        <w:t>HARQ</w:t>
      </w:r>
      <w:proofErr w:type="spellEnd"/>
      <w:r w:rsidRPr="00F4574D">
        <w:rPr>
          <w:sz w:val="22"/>
          <w:szCs w:val="22"/>
          <w:lang w:eastAsia="zh-CN"/>
        </w:rPr>
        <w:t>-ACK/CSI and SR overlap</w:t>
      </w:r>
      <w:r w:rsidR="00C76E2B">
        <w:rPr>
          <w:sz w:val="22"/>
          <w:szCs w:val="22"/>
          <w:lang w:eastAsia="zh-CN"/>
        </w:rPr>
        <w:t>s</w:t>
      </w:r>
      <w:r w:rsidRPr="00F4574D">
        <w:rPr>
          <w:sz w:val="22"/>
          <w:szCs w:val="22"/>
          <w:lang w:eastAsia="zh-CN"/>
        </w:rPr>
        <w:t xml:space="preserve"> with the </w:t>
      </w:r>
      <w:proofErr w:type="spellStart"/>
      <w:r w:rsidRPr="00F4574D">
        <w:rPr>
          <w:sz w:val="22"/>
          <w:szCs w:val="22"/>
          <w:lang w:eastAsia="zh-CN"/>
        </w:rPr>
        <w:t>PUSCH</w:t>
      </w:r>
      <w:proofErr w:type="spellEnd"/>
      <w:r w:rsidRPr="00F4574D">
        <w:rPr>
          <w:sz w:val="22"/>
          <w:szCs w:val="22"/>
          <w:lang w:eastAsia="zh-CN"/>
        </w:rPr>
        <w:t xml:space="preserve"> and does not overlap with any other </w:t>
      </w:r>
      <w:proofErr w:type="spellStart"/>
      <w:r w:rsidRPr="00F4574D">
        <w:rPr>
          <w:sz w:val="22"/>
          <w:szCs w:val="22"/>
          <w:lang w:eastAsia="zh-CN"/>
        </w:rPr>
        <w:t>PUSCH</w:t>
      </w:r>
      <w:proofErr w:type="spellEnd"/>
      <w:r w:rsidRPr="00F4574D">
        <w:rPr>
          <w:sz w:val="22"/>
          <w:szCs w:val="22"/>
          <w:lang w:eastAsia="zh-CN"/>
        </w:rPr>
        <w:t xml:space="preserve"> if any</w:t>
      </w:r>
      <w:r w:rsidR="0042355D">
        <w:rPr>
          <w:sz w:val="22"/>
          <w:szCs w:val="22"/>
          <w:lang w:eastAsia="zh-CN"/>
        </w:rPr>
        <w:t>, as depicted in Figure 5.</w:t>
      </w:r>
    </w:p>
    <w:p w14:paraId="2218D857" w14:textId="2E305082" w:rsidR="00347904" w:rsidRDefault="00347904" w:rsidP="00347904">
      <w:pPr>
        <w:spacing w:after="120"/>
        <w:jc w:val="both"/>
        <w:rPr>
          <w:lang w:eastAsia="ko-KR"/>
        </w:rPr>
      </w:pPr>
    </w:p>
    <w:p w14:paraId="0E8D48F9" w14:textId="4873FD25" w:rsidR="00347904" w:rsidRDefault="00DC18A6" w:rsidP="00DC18A6">
      <w:pPr>
        <w:spacing w:after="0"/>
        <w:jc w:val="center"/>
      </w:pPr>
      <w:r>
        <w:object w:dxaOrig="7620" w:dyaOrig="4035" w14:anchorId="72D991AD">
          <v:shape id="_x0000_i1029" type="#_x0000_t75" style="width:292.4pt;height:154.65pt" o:ole="">
            <v:imagedata r:id="rId20" o:title=""/>
          </v:shape>
          <o:OLEObject Type="Embed" ProgID="Visio.Drawing.15" ShapeID="_x0000_i1029" DrawAspect="Content" ObjectID="_1678863175" r:id="rId21"/>
        </w:object>
      </w:r>
    </w:p>
    <w:p w14:paraId="2DA6A553" w14:textId="77B85B61" w:rsidR="00685BA0" w:rsidRPr="00AA37F5" w:rsidRDefault="00685BA0" w:rsidP="00685BA0">
      <w:pPr>
        <w:kinsoku w:val="0"/>
        <w:overflowPunct w:val="0"/>
        <w:snapToGrid w:val="0"/>
        <w:spacing w:after="120"/>
        <w:jc w:val="center"/>
        <w:rPr>
          <w:sz w:val="16"/>
          <w:lang w:eastAsia="zh-CN"/>
        </w:rPr>
      </w:pPr>
      <w:r>
        <w:rPr>
          <w:lang w:eastAsia="zh-CN"/>
        </w:rPr>
        <w:t xml:space="preserve">Figure </w:t>
      </w:r>
      <w:r w:rsidR="000858AB">
        <w:rPr>
          <w:lang w:eastAsia="zh-CN"/>
        </w:rPr>
        <w:t>5</w:t>
      </w:r>
      <w:r>
        <w:rPr>
          <w:lang w:eastAsia="zh-CN"/>
        </w:rPr>
        <w:t>: example of c</w:t>
      </w:r>
      <w:r w:rsidRPr="00AA37F5">
        <w:rPr>
          <w:lang w:eastAsia="zh-CN"/>
        </w:rPr>
        <w:t xml:space="preserve">ase </w:t>
      </w:r>
      <w:r>
        <w:rPr>
          <w:lang w:eastAsia="zh-CN"/>
        </w:rPr>
        <w:t>2-</w:t>
      </w:r>
      <w:r w:rsidR="00EB15BD">
        <w:rPr>
          <w:lang w:eastAsia="zh-CN"/>
        </w:rPr>
        <w:t>2</w:t>
      </w:r>
    </w:p>
    <w:p w14:paraId="3CCF22CD" w14:textId="2BE7B7A1" w:rsidR="00901E16" w:rsidRDefault="00DC18A6" w:rsidP="006735D0">
      <w:pPr>
        <w:spacing w:after="120"/>
        <w:jc w:val="both"/>
        <w:rPr>
          <w:rFonts w:eastAsia="宋体"/>
          <w:sz w:val="22"/>
          <w:lang w:eastAsia="zh-CN"/>
        </w:rPr>
      </w:pPr>
      <w:r w:rsidRPr="000E05E1">
        <w:rPr>
          <w:rFonts w:eastAsia="宋体"/>
          <w:sz w:val="22"/>
          <w:lang w:eastAsia="zh-CN"/>
        </w:rPr>
        <w:t xml:space="preserve">Case </w:t>
      </w:r>
      <w:r w:rsidR="00773A06">
        <w:rPr>
          <w:rFonts w:eastAsia="宋体"/>
          <w:sz w:val="22"/>
          <w:lang w:eastAsia="zh-CN"/>
        </w:rPr>
        <w:t>2-2</w:t>
      </w:r>
      <w:r w:rsidRPr="000E05E1">
        <w:rPr>
          <w:rFonts w:eastAsia="宋体"/>
          <w:sz w:val="22"/>
          <w:lang w:eastAsia="zh-CN"/>
        </w:rPr>
        <w:t xml:space="preserve"> is more complicated. </w:t>
      </w:r>
      <w:r w:rsidR="009A1A44" w:rsidRPr="000E05E1">
        <w:rPr>
          <w:rFonts w:eastAsia="宋体"/>
          <w:sz w:val="22"/>
          <w:lang w:eastAsia="zh-CN"/>
        </w:rPr>
        <w:t xml:space="preserve">From </w:t>
      </w:r>
      <w:r w:rsidR="00D21154" w:rsidRPr="000E05E1">
        <w:rPr>
          <w:rFonts w:eastAsia="宋体"/>
          <w:sz w:val="22"/>
          <w:lang w:eastAsia="zh-CN"/>
        </w:rPr>
        <w:t xml:space="preserve">the </w:t>
      </w:r>
      <w:r w:rsidR="009A1A44" w:rsidRPr="000E05E1">
        <w:rPr>
          <w:rFonts w:eastAsia="宋体"/>
          <w:sz w:val="22"/>
          <w:lang w:eastAsia="zh-CN"/>
        </w:rPr>
        <w:t>MAC entity point of view, i</w:t>
      </w:r>
      <w:r w:rsidRPr="000E05E1">
        <w:rPr>
          <w:rFonts w:eastAsia="宋体"/>
          <w:sz w:val="22"/>
          <w:lang w:eastAsia="zh-CN"/>
        </w:rPr>
        <w:t xml:space="preserve">t is not sure whether the SR can be transmitted by </w:t>
      </w:r>
      <w:r w:rsidR="009A1A44" w:rsidRPr="000E05E1">
        <w:rPr>
          <w:rFonts w:eastAsia="宋体"/>
          <w:sz w:val="22"/>
          <w:lang w:eastAsia="zh-CN"/>
        </w:rPr>
        <w:t xml:space="preserve">the </w:t>
      </w:r>
      <w:r w:rsidRPr="000E05E1">
        <w:rPr>
          <w:rFonts w:eastAsia="宋体"/>
          <w:sz w:val="22"/>
          <w:lang w:eastAsia="zh-CN"/>
        </w:rPr>
        <w:t xml:space="preserve">PHY layer </w:t>
      </w:r>
      <w:r w:rsidR="009A1A44" w:rsidRPr="000E05E1">
        <w:rPr>
          <w:rFonts w:eastAsia="宋体"/>
          <w:sz w:val="22"/>
          <w:lang w:eastAsia="zh-CN"/>
        </w:rPr>
        <w:t xml:space="preserve">as there is a UCI (i.e. AN/CSI/SR) to </w:t>
      </w:r>
      <w:r w:rsidR="00D21154" w:rsidRPr="000E05E1">
        <w:rPr>
          <w:rFonts w:eastAsia="宋体"/>
          <w:sz w:val="22"/>
          <w:lang w:eastAsia="zh-CN"/>
        </w:rPr>
        <w:t xml:space="preserve">be multiplexed on the </w:t>
      </w:r>
      <w:proofErr w:type="spellStart"/>
      <w:r w:rsidR="00D21154" w:rsidRPr="000E05E1">
        <w:rPr>
          <w:rFonts w:eastAsia="宋体"/>
          <w:sz w:val="22"/>
          <w:lang w:eastAsia="zh-CN"/>
        </w:rPr>
        <w:t>PUSCH</w:t>
      </w:r>
      <w:proofErr w:type="spellEnd"/>
      <w:r w:rsidR="00D21154" w:rsidRPr="000E05E1">
        <w:rPr>
          <w:rFonts w:eastAsia="宋体"/>
          <w:sz w:val="22"/>
          <w:lang w:eastAsia="zh-CN"/>
        </w:rPr>
        <w:t xml:space="preserve"> as a result of UCI multiplexing. </w:t>
      </w:r>
      <w:r w:rsidR="000E05E1" w:rsidRPr="000E05E1">
        <w:rPr>
          <w:rFonts w:eastAsia="宋体"/>
          <w:sz w:val="22"/>
          <w:lang w:eastAsia="zh-CN"/>
        </w:rPr>
        <w:t xml:space="preserve">As per observation 1, we think everything is determined by the PHY layer. </w:t>
      </w:r>
    </w:p>
    <w:p w14:paraId="2EA56152" w14:textId="39D996CA" w:rsidR="005836B7" w:rsidRPr="000163A0" w:rsidRDefault="001672F2" w:rsidP="006735D0">
      <w:pPr>
        <w:spacing w:after="120"/>
        <w:jc w:val="both"/>
        <w:rPr>
          <w:rFonts w:eastAsia="宋体" w:hint="eastAsia"/>
          <w:sz w:val="22"/>
          <w:szCs w:val="22"/>
          <w:lang w:eastAsia="zh-CN"/>
        </w:rPr>
      </w:pPr>
      <w:r w:rsidRPr="00C767FC">
        <w:rPr>
          <w:rFonts w:eastAsia="宋体"/>
          <w:sz w:val="22"/>
          <w:szCs w:val="22"/>
          <w:lang w:eastAsia="zh-CN"/>
        </w:rPr>
        <w:t>More specifically</w:t>
      </w:r>
      <w:r w:rsidR="000E05E1" w:rsidRPr="00C767FC">
        <w:rPr>
          <w:rFonts w:eastAsia="宋体"/>
          <w:sz w:val="22"/>
          <w:szCs w:val="22"/>
          <w:lang w:eastAsia="zh-CN"/>
        </w:rPr>
        <w:t xml:space="preserve">, at the moment of </w:t>
      </w:r>
      <w:proofErr w:type="spellStart"/>
      <w:r w:rsidR="000E05E1" w:rsidRPr="00C767FC">
        <w:rPr>
          <w:rFonts w:eastAsia="宋体"/>
          <w:sz w:val="22"/>
          <w:szCs w:val="22"/>
          <w:lang w:eastAsia="zh-CN"/>
        </w:rPr>
        <w:t>T1</w:t>
      </w:r>
      <w:proofErr w:type="spellEnd"/>
      <w:r w:rsidR="000E05E1" w:rsidRPr="00C767FC">
        <w:rPr>
          <w:rFonts w:eastAsia="宋体"/>
          <w:sz w:val="22"/>
          <w:szCs w:val="22"/>
          <w:lang w:eastAsia="zh-CN"/>
        </w:rPr>
        <w:t xml:space="preserve">, when performing </w:t>
      </w:r>
      <w:proofErr w:type="spellStart"/>
      <w:r w:rsidR="000E05E1" w:rsidRPr="00C767FC">
        <w:rPr>
          <w:rFonts w:eastAsia="宋体"/>
          <w:sz w:val="22"/>
          <w:szCs w:val="22"/>
          <w:lang w:eastAsia="zh-CN"/>
        </w:rPr>
        <w:t>LCH</w:t>
      </w:r>
      <w:proofErr w:type="spellEnd"/>
      <w:r w:rsidR="000E05E1" w:rsidRPr="00C767FC">
        <w:rPr>
          <w:rFonts w:eastAsia="宋体"/>
          <w:sz w:val="22"/>
          <w:szCs w:val="22"/>
          <w:lang w:eastAsia="zh-CN"/>
        </w:rPr>
        <w:t xml:space="preserve">-based prioritization for </w:t>
      </w:r>
      <w:r w:rsidR="006735D0" w:rsidRPr="00C767FC">
        <w:rPr>
          <w:rFonts w:eastAsia="宋体"/>
          <w:sz w:val="22"/>
          <w:szCs w:val="22"/>
          <w:lang w:eastAsia="zh-CN"/>
        </w:rPr>
        <w:t xml:space="preserve">SR and overlapped </w:t>
      </w:r>
      <w:proofErr w:type="spellStart"/>
      <w:r w:rsidR="006735D0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Pr="00C767FC">
        <w:rPr>
          <w:rFonts w:eastAsia="宋体"/>
          <w:sz w:val="22"/>
          <w:szCs w:val="22"/>
          <w:lang w:eastAsia="zh-CN"/>
        </w:rPr>
        <w:t xml:space="preserve">, the PHY layer can be aware of the fact that the </w:t>
      </w:r>
      <w:r w:rsidRPr="00C767FC">
        <w:rPr>
          <w:sz w:val="22"/>
          <w:szCs w:val="22"/>
          <w:lang w:eastAsia="zh-CN"/>
        </w:rPr>
        <w:t xml:space="preserve">final </w:t>
      </w:r>
      <w:proofErr w:type="spellStart"/>
      <w:r w:rsidRPr="00C767FC">
        <w:rPr>
          <w:sz w:val="22"/>
          <w:szCs w:val="22"/>
          <w:lang w:eastAsia="zh-CN"/>
        </w:rPr>
        <w:t>PUCCH</w:t>
      </w:r>
      <w:proofErr w:type="spellEnd"/>
      <w:r w:rsidRPr="00C767FC">
        <w:rPr>
          <w:sz w:val="22"/>
          <w:szCs w:val="22"/>
          <w:lang w:eastAsia="zh-CN"/>
        </w:rPr>
        <w:t xml:space="preserve"> resource after UCI multiplexing</w:t>
      </w:r>
      <w:r w:rsidRPr="00C767FC">
        <w:rPr>
          <w:rFonts w:eastAsia="宋体"/>
          <w:sz w:val="22"/>
          <w:szCs w:val="22"/>
          <w:lang w:eastAsia="zh-CN"/>
        </w:rPr>
        <w:t xml:space="preserve"> will overlap with the </w:t>
      </w:r>
      <w:proofErr w:type="spellStart"/>
      <w:r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234D98" w:rsidRPr="00C767FC">
        <w:rPr>
          <w:rFonts w:eastAsia="宋体"/>
          <w:sz w:val="22"/>
          <w:szCs w:val="22"/>
          <w:lang w:eastAsia="zh-CN"/>
        </w:rPr>
        <w:t>. Then, if the PHY layer</w:t>
      </w:r>
      <w:r w:rsidR="005E701E" w:rsidRPr="00C767FC">
        <w:rPr>
          <w:rFonts w:eastAsia="宋体"/>
          <w:sz w:val="22"/>
          <w:szCs w:val="22"/>
          <w:lang w:eastAsia="zh-CN"/>
        </w:rPr>
        <w:t xml:space="preserve"> would like to multiplex the UCI on the </w:t>
      </w:r>
      <w:proofErr w:type="spellStart"/>
      <w:r w:rsidR="005E701E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0F1594" w:rsidRPr="00C767FC">
        <w:rPr>
          <w:rFonts w:eastAsia="宋体"/>
          <w:sz w:val="22"/>
          <w:szCs w:val="22"/>
          <w:lang w:eastAsia="zh-CN"/>
        </w:rPr>
        <w:t xml:space="preserve"> (e.g. to avoid double decoding at the </w:t>
      </w:r>
      <w:proofErr w:type="spellStart"/>
      <w:r w:rsidR="000F1594" w:rsidRPr="00C767FC">
        <w:rPr>
          <w:rFonts w:eastAsia="宋体"/>
          <w:sz w:val="22"/>
          <w:szCs w:val="22"/>
          <w:lang w:eastAsia="zh-CN"/>
        </w:rPr>
        <w:t>gNB</w:t>
      </w:r>
      <w:proofErr w:type="spellEnd"/>
      <w:r w:rsidR="000F1594" w:rsidRPr="00C767FC">
        <w:rPr>
          <w:rFonts w:eastAsia="宋体"/>
          <w:sz w:val="22"/>
          <w:szCs w:val="22"/>
          <w:lang w:eastAsia="zh-CN"/>
        </w:rPr>
        <w:t xml:space="preserve"> side)</w:t>
      </w:r>
      <w:r w:rsidR="005E701E" w:rsidRPr="00C767FC">
        <w:rPr>
          <w:rFonts w:eastAsia="宋体"/>
          <w:sz w:val="22"/>
          <w:szCs w:val="22"/>
          <w:lang w:eastAsia="zh-CN"/>
        </w:rPr>
        <w:t xml:space="preserve">, it can inform the MAC entity that the SR cannot be </w:t>
      </w:r>
      <w:proofErr w:type="spellStart"/>
      <w:r w:rsidR="005E701E" w:rsidRPr="00C767FC">
        <w:rPr>
          <w:rFonts w:eastAsia="宋体"/>
          <w:sz w:val="22"/>
          <w:szCs w:val="22"/>
          <w:lang w:eastAsia="zh-CN"/>
        </w:rPr>
        <w:t>signaled</w:t>
      </w:r>
      <w:proofErr w:type="spellEnd"/>
      <w:r w:rsidR="005E701E" w:rsidRPr="00C767FC">
        <w:rPr>
          <w:rFonts w:eastAsia="宋体"/>
          <w:sz w:val="22"/>
          <w:szCs w:val="22"/>
          <w:lang w:eastAsia="zh-CN"/>
        </w:rPr>
        <w:t xml:space="preserve"> by the PHY layer while the </w:t>
      </w:r>
      <w:proofErr w:type="spellStart"/>
      <w:r w:rsidR="005E701E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5E701E" w:rsidRPr="00C767FC">
        <w:rPr>
          <w:rFonts w:eastAsia="宋体"/>
          <w:sz w:val="22"/>
          <w:szCs w:val="22"/>
          <w:lang w:eastAsia="zh-CN"/>
        </w:rPr>
        <w:t xml:space="preserve"> can be transmitted by the PHY layer. As a result, the SR transmission becomes a de-prioritized SR transmission</w:t>
      </w:r>
      <w:r w:rsidR="007213F4" w:rsidRPr="00C767FC">
        <w:rPr>
          <w:rFonts w:eastAsia="宋体"/>
          <w:sz w:val="22"/>
          <w:szCs w:val="22"/>
          <w:lang w:eastAsia="zh-CN"/>
        </w:rPr>
        <w:t xml:space="preserve"> (</w:t>
      </w:r>
      <w:r w:rsidR="005836B7" w:rsidRPr="00C767FC">
        <w:rPr>
          <w:rFonts w:eastAsia="宋体"/>
          <w:sz w:val="22"/>
          <w:szCs w:val="22"/>
          <w:lang w:eastAsia="zh-CN"/>
        </w:rPr>
        <w:t xml:space="preserve">i.e. according to the MAC spec, if the </w:t>
      </w:r>
      <w:r w:rsidR="005836B7" w:rsidRPr="00C767FC">
        <w:rPr>
          <w:noProof/>
          <w:sz w:val="22"/>
          <w:szCs w:val="22"/>
          <w:lang w:eastAsia="ko-KR"/>
        </w:rPr>
        <w:t xml:space="preserve">PHY </w:t>
      </w:r>
      <w:r w:rsidR="005836B7" w:rsidRPr="00C767FC">
        <w:rPr>
          <w:noProof/>
          <w:sz w:val="22"/>
          <w:szCs w:val="22"/>
          <w:lang w:eastAsia="ko-KR"/>
        </w:rPr>
        <w:t>layer can</w:t>
      </w:r>
      <w:r w:rsidR="004A1211" w:rsidRPr="00C767FC">
        <w:rPr>
          <w:noProof/>
          <w:sz w:val="22"/>
          <w:szCs w:val="22"/>
          <w:lang w:eastAsia="ko-KR"/>
        </w:rPr>
        <w:t>not</w:t>
      </w:r>
      <w:r w:rsidR="005836B7" w:rsidRPr="00C767FC">
        <w:rPr>
          <w:noProof/>
          <w:sz w:val="22"/>
          <w:szCs w:val="22"/>
          <w:lang w:eastAsia="ko-KR"/>
        </w:rPr>
        <w:t xml:space="preserve"> signal the SR on one valid PUCCH resource for SR</w:t>
      </w:r>
      <w:r w:rsidR="00D74A51" w:rsidRPr="00C767FC">
        <w:rPr>
          <w:rFonts w:eastAsia="宋体"/>
          <w:sz w:val="22"/>
          <w:szCs w:val="22"/>
          <w:lang w:eastAsia="zh-CN"/>
        </w:rPr>
        <w:t>, the MAC entity will</w:t>
      </w:r>
      <w:r w:rsidR="00D74A51" w:rsidRPr="00C767FC">
        <w:rPr>
          <w:noProof/>
          <w:sz w:val="22"/>
          <w:szCs w:val="22"/>
        </w:rPr>
        <w:t xml:space="preserve"> consider </w:t>
      </w:r>
      <w:r w:rsidR="00D74A51" w:rsidRPr="00C767FC">
        <w:rPr>
          <w:noProof/>
          <w:sz w:val="22"/>
          <w:szCs w:val="22"/>
        </w:rPr>
        <w:t>the SR transmission as a de-prioritized SR transmission</w:t>
      </w:r>
      <w:r w:rsidR="007213F4" w:rsidRPr="00C767FC">
        <w:rPr>
          <w:rFonts w:eastAsia="宋体"/>
          <w:sz w:val="22"/>
          <w:szCs w:val="22"/>
          <w:lang w:eastAsia="zh-CN"/>
        </w:rPr>
        <w:t>)</w:t>
      </w:r>
      <w:r w:rsidR="005E701E" w:rsidRPr="00C767FC">
        <w:rPr>
          <w:rFonts w:eastAsia="宋体"/>
          <w:sz w:val="22"/>
          <w:szCs w:val="22"/>
          <w:lang w:eastAsia="zh-CN"/>
        </w:rPr>
        <w:t xml:space="preserve"> and the UL grant associating with the </w:t>
      </w:r>
      <w:proofErr w:type="spellStart"/>
      <w:r w:rsidR="005E701E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5E701E" w:rsidRPr="00C767FC">
        <w:rPr>
          <w:rFonts w:eastAsia="宋体"/>
          <w:sz w:val="22"/>
          <w:szCs w:val="22"/>
          <w:lang w:eastAsia="zh-CN"/>
        </w:rPr>
        <w:t xml:space="preserve"> can be considered as a prioritized grant even though the priority of the uplink grant is lower than that of the SR transmission</w:t>
      </w:r>
      <w:r w:rsidR="001B6C93" w:rsidRPr="00C767FC">
        <w:rPr>
          <w:rFonts w:eastAsia="宋体"/>
          <w:sz w:val="22"/>
          <w:szCs w:val="22"/>
          <w:lang w:eastAsia="zh-CN"/>
        </w:rPr>
        <w:t xml:space="preserve"> (since </w:t>
      </w:r>
      <w:r w:rsidR="001B6C93" w:rsidRPr="00C767FC">
        <w:rPr>
          <w:sz w:val="22"/>
          <w:szCs w:val="22"/>
          <w:lang w:eastAsia="ko-KR"/>
        </w:rPr>
        <w:t xml:space="preserve">the overlapping </w:t>
      </w:r>
      <w:proofErr w:type="spellStart"/>
      <w:r w:rsidR="001B6C93" w:rsidRPr="00C767FC">
        <w:rPr>
          <w:sz w:val="22"/>
          <w:szCs w:val="22"/>
          <w:lang w:eastAsia="ko-KR"/>
        </w:rPr>
        <w:t>PUCCH</w:t>
      </w:r>
      <w:proofErr w:type="spellEnd"/>
      <w:r w:rsidR="001B6C93" w:rsidRPr="00C767FC">
        <w:rPr>
          <w:sz w:val="22"/>
          <w:szCs w:val="22"/>
          <w:lang w:eastAsia="ko-KR"/>
        </w:rPr>
        <w:t xml:space="preserve"> resource with an SR transmission </w:t>
      </w:r>
      <w:r w:rsidR="00B2451C" w:rsidRPr="00C767FC">
        <w:rPr>
          <w:sz w:val="22"/>
          <w:szCs w:val="22"/>
          <w:lang w:eastAsia="ko-KR"/>
        </w:rPr>
        <w:t>was</w:t>
      </w:r>
      <w:r w:rsidR="001B6C93" w:rsidRPr="00C767FC">
        <w:rPr>
          <w:sz w:val="22"/>
          <w:szCs w:val="22"/>
          <w:lang w:eastAsia="ko-KR"/>
        </w:rPr>
        <w:t xml:space="preserve"> already de-prioritized</w:t>
      </w:r>
      <w:r w:rsidR="001B6C93" w:rsidRPr="00C767FC">
        <w:rPr>
          <w:rFonts w:eastAsia="宋体"/>
          <w:sz w:val="22"/>
          <w:szCs w:val="22"/>
          <w:lang w:eastAsia="zh-CN"/>
        </w:rPr>
        <w:t>)</w:t>
      </w:r>
      <w:r w:rsidR="005E701E" w:rsidRPr="00C767FC">
        <w:rPr>
          <w:rFonts w:eastAsia="宋体"/>
          <w:sz w:val="22"/>
          <w:szCs w:val="22"/>
          <w:lang w:eastAsia="zh-CN"/>
        </w:rPr>
        <w:t xml:space="preserve">. </w:t>
      </w:r>
      <w:r w:rsidR="000F1594" w:rsidRPr="00C767FC">
        <w:rPr>
          <w:rFonts w:eastAsia="宋体"/>
          <w:sz w:val="22"/>
          <w:szCs w:val="22"/>
          <w:lang w:eastAsia="zh-CN"/>
        </w:rPr>
        <w:t>Finally, the PHY layer will transmit the</w:t>
      </w:r>
      <w:r w:rsidR="00187C0E" w:rsidRPr="00C767FC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187C0E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187C0E" w:rsidRPr="00C767FC">
        <w:rPr>
          <w:rFonts w:eastAsia="宋体"/>
          <w:sz w:val="22"/>
          <w:szCs w:val="22"/>
          <w:lang w:eastAsia="zh-CN"/>
        </w:rPr>
        <w:t xml:space="preserve"> with UCI multiplexed</w:t>
      </w:r>
      <w:r w:rsidR="002F35AC" w:rsidRPr="00C767FC">
        <w:rPr>
          <w:rFonts w:eastAsia="宋体"/>
          <w:sz w:val="22"/>
          <w:szCs w:val="22"/>
          <w:lang w:eastAsia="zh-CN"/>
        </w:rPr>
        <w:t xml:space="preserve"> if </w:t>
      </w:r>
      <w:proofErr w:type="spellStart"/>
      <w:r w:rsidR="002F35AC" w:rsidRPr="00C767FC">
        <w:rPr>
          <w:rFonts w:eastAsia="宋体"/>
          <w:sz w:val="22"/>
          <w:szCs w:val="22"/>
          <w:lang w:eastAsia="zh-CN"/>
        </w:rPr>
        <w:t>Rel</w:t>
      </w:r>
      <w:proofErr w:type="spellEnd"/>
      <w:r w:rsidR="002F35AC" w:rsidRPr="00C767FC">
        <w:rPr>
          <w:rFonts w:eastAsia="宋体"/>
          <w:sz w:val="22"/>
          <w:szCs w:val="22"/>
          <w:lang w:eastAsia="zh-CN"/>
        </w:rPr>
        <w:t xml:space="preserve">-16 </w:t>
      </w:r>
      <w:proofErr w:type="spellStart"/>
      <w:r w:rsidR="002F35AC" w:rsidRPr="00C767FC">
        <w:rPr>
          <w:rFonts w:eastAsia="宋体"/>
          <w:sz w:val="22"/>
          <w:szCs w:val="22"/>
          <w:lang w:eastAsia="zh-CN"/>
        </w:rPr>
        <w:t>PUSCH</w:t>
      </w:r>
      <w:proofErr w:type="spellEnd"/>
      <w:r w:rsidR="002F35AC" w:rsidRPr="00C767FC">
        <w:rPr>
          <w:rFonts w:eastAsia="宋体"/>
          <w:sz w:val="22"/>
          <w:szCs w:val="22"/>
          <w:lang w:eastAsia="zh-CN"/>
        </w:rPr>
        <w:t xml:space="preserve"> skipping feature is enabled</w:t>
      </w:r>
      <w:r w:rsidR="00187C0E" w:rsidRPr="00C767FC">
        <w:rPr>
          <w:rFonts w:eastAsia="宋体"/>
          <w:sz w:val="22"/>
          <w:szCs w:val="22"/>
          <w:lang w:eastAsia="zh-CN"/>
        </w:rPr>
        <w:t xml:space="preserve">. </w:t>
      </w:r>
      <w:r w:rsidR="00083F07" w:rsidRPr="00C767FC">
        <w:rPr>
          <w:rFonts w:eastAsia="宋体"/>
          <w:sz w:val="22"/>
          <w:szCs w:val="22"/>
          <w:lang w:eastAsia="zh-CN"/>
        </w:rPr>
        <w:t xml:space="preserve"> </w:t>
      </w:r>
      <w:r w:rsidR="000F1594" w:rsidRPr="00C767FC">
        <w:rPr>
          <w:rFonts w:eastAsia="宋体"/>
          <w:sz w:val="22"/>
          <w:szCs w:val="22"/>
          <w:lang w:eastAsia="zh-CN"/>
        </w:rPr>
        <w:t xml:space="preserve">  </w:t>
      </w:r>
    </w:p>
    <w:p w14:paraId="606A5EB1" w14:textId="44DFAABB" w:rsidR="001672F2" w:rsidRDefault="00901E16" w:rsidP="006735D0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Alternative,</w:t>
      </w:r>
      <w:r w:rsidR="002F35AC">
        <w:rPr>
          <w:rFonts w:eastAsia="宋体"/>
          <w:sz w:val="22"/>
          <w:lang w:eastAsia="zh-CN"/>
        </w:rPr>
        <w:t xml:space="preserve"> if the PHY thinks both SR and </w:t>
      </w:r>
      <w:proofErr w:type="spellStart"/>
      <w:r w:rsidR="002F35AC">
        <w:rPr>
          <w:rFonts w:eastAsia="宋体"/>
          <w:sz w:val="22"/>
          <w:lang w:eastAsia="zh-CN"/>
        </w:rPr>
        <w:t>PUSCH</w:t>
      </w:r>
      <w:proofErr w:type="spellEnd"/>
      <w:r w:rsidR="002F35AC">
        <w:rPr>
          <w:rFonts w:eastAsia="宋体"/>
          <w:sz w:val="22"/>
          <w:lang w:eastAsia="zh-CN"/>
        </w:rPr>
        <w:t xml:space="preserve"> can be transmitted. </w:t>
      </w:r>
      <w:r w:rsidR="002F35AC">
        <w:rPr>
          <w:rFonts w:eastAsia="宋体" w:hint="eastAsia"/>
          <w:sz w:val="22"/>
          <w:lang w:eastAsia="zh-CN"/>
        </w:rPr>
        <w:t>Then</w:t>
      </w:r>
      <w:r w:rsidR="002F35AC">
        <w:rPr>
          <w:rFonts w:eastAsia="宋体"/>
          <w:sz w:val="22"/>
          <w:lang w:eastAsia="zh-CN"/>
        </w:rPr>
        <w:t xml:space="preserve"> </w:t>
      </w:r>
      <w:r w:rsidR="002F35AC">
        <w:rPr>
          <w:rFonts w:eastAsia="宋体" w:hint="eastAsia"/>
          <w:sz w:val="22"/>
          <w:lang w:eastAsia="zh-CN"/>
        </w:rPr>
        <w:t>the</w:t>
      </w:r>
      <w:r w:rsidR="002F35AC">
        <w:rPr>
          <w:rFonts w:eastAsia="宋体"/>
          <w:sz w:val="22"/>
          <w:lang w:eastAsia="zh-CN"/>
        </w:rPr>
        <w:t xml:space="preserve"> </w:t>
      </w:r>
      <w:r w:rsidR="002F35AC">
        <w:rPr>
          <w:rFonts w:eastAsia="宋体" w:hint="eastAsia"/>
          <w:sz w:val="22"/>
          <w:lang w:eastAsia="zh-CN"/>
        </w:rPr>
        <w:t>situation</w:t>
      </w:r>
      <w:r w:rsidR="002F35AC">
        <w:rPr>
          <w:rFonts w:eastAsia="宋体"/>
          <w:sz w:val="22"/>
          <w:lang w:eastAsia="zh-CN"/>
        </w:rPr>
        <w:t xml:space="preserve"> </w:t>
      </w:r>
      <w:proofErr w:type="spellStart"/>
      <w:r w:rsidR="002F35AC">
        <w:rPr>
          <w:rFonts w:eastAsia="宋体"/>
          <w:sz w:val="22"/>
          <w:lang w:eastAsia="zh-CN"/>
        </w:rPr>
        <w:t>fallback</w:t>
      </w:r>
      <w:r w:rsidR="00AD30BB">
        <w:rPr>
          <w:rFonts w:eastAsia="宋体"/>
          <w:sz w:val="22"/>
          <w:lang w:eastAsia="zh-CN"/>
        </w:rPr>
        <w:t>s</w:t>
      </w:r>
      <w:proofErr w:type="spellEnd"/>
      <w:r w:rsidR="002F35AC">
        <w:rPr>
          <w:rFonts w:eastAsia="宋体"/>
          <w:sz w:val="22"/>
          <w:lang w:eastAsia="zh-CN"/>
        </w:rPr>
        <w:t xml:space="preserve"> to case 1. That is </w:t>
      </w:r>
      <w:r w:rsidR="007016A2" w:rsidRPr="00A96947">
        <w:rPr>
          <w:sz w:val="22"/>
        </w:rPr>
        <w:t xml:space="preserve">MAC shall not deliver the MAC </w:t>
      </w:r>
      <w:proofErr w:type="spellStart"/>
      <w:r w:rsidR="007016A2" w:rsidRPr="00A96947">
        <w:rPr>
          <w:sz w:val="22"/>
        </w:rPr>
        <w:t>PDU</w:t>
      </w:r>
      <w:proofErr w:type="spellEnd"/>
      <w:r w:rsidR="007016A2" w:rsidRPr="00A96947">
        <w:rPr>
          <w:sz w:val="22"/>
        </w:rPr>
        <w:t xml:space="preserve"> for the </w:t>
      </w:r>
      <w:proofErr w:type="spellStart"/>
      <w:r w:rsidR="007016A2" w:rsidRPr="00A96947">
        <w:rPr>
          <w:sz w:val="22"/>
        </w:rPr>
        <w:t>PUSCH</w:t>
      </w:r>
      <w:proofErr w:type="spellEnd"/>
      <w:r w:rsidR="007016A2" w:rsidRPr="00A96947">
        <w:rPr>
          <w:sz w:val="22"/>
        </w:rPr>
        <w:t xml:space="preserve"> and shall instruct PHY for SR transmission</w:t>
      </w:r>
      <w:r>
        <w:rPr>
          <w:rFonts w:eastAsia="宋体"/>
          <w:sz w:val="22"/>
          <w:lang w:eastAsia="zh-CN"/>
        </w:rPr>
        <w:t xml:space="preserve"> </w:t>
      </w:r>
      <w:r w:rsidR="007016A2" w:rsidRPr="00A96947">
        <w:rPr>
          <w:sz w:val="22"/>
        </w:rPr>
        <w:t>if SR is prioritized in MAC</w:t>
      </w:r>
      <w:r w:rsidR="00240C7B">
        <w:rPr>
          <w:sz w:val="22"/>
        </w:rPr>
        <w:t>. Furth</w:t>
      </w:r>
      <w:r w:rsidR="00C875C1">
        <w:rPr>
          <w:sz w:val="22"/>
        </w:rPr>
        <w:t>e</w:t>
      </w:r>
      <w:r w:rsidR="00240C7B">
        <w:rPr>
          <w:sz w:val="22"/>
        </w:rPr>
        <w:t xml:space="preserve">r, since the UL grant associated with the </w:t>
      </w:r>
      <w:proofErr w:type="spellStart"/>
      <w:r w:rsidR="00240C7B">
        <w:rPr>
          <w:sz w:val="22"/>
        </w:rPr>
        <w:t>PUSCH</w:t>
      </w:r>
      <w:proofErr w:type="spellEnd"/>
      <w:r w:rsidR="00240C7B">
        <w:rPr>
          <w:sz w:val="22"/>
        </w:rPr>
        <w:t xml:space="preserve"> is a</w:t>
      </w:r>
      <w:r w:rsidR="00C875C1">
        <w:rPr>
          <w:sz w:val="22"/>
        </w:rPr>
        <w:t xml:space="preserve"> de-prioritized grant,</w:t>
      </w:r>
      <w:r w:rsidR="005A40FA">
        <w:rPr>
          <w:sz w:val="22"/>
        </w:rPr>
        <w:t xml:space="preserve"> no MAC </w:t>
      </w:r>
      <w:proofErr w:type="spellStart"/>
      <w:r w:rsidR="005A40FA">
        <w:rPr>
          <w:sz w:val="22"/>
        </w:rPr>
        <w:t>PDU</w:t>
      </w:r>
      <w:proofErr w:type="spellEnd"/>
      <w:r w:rsidR="005A40FA">
        <w:rPr>
          <w:sz w:val="22"/>
        </w:rPr>
        <w:t xml:space="preserve"> will be generated for the </w:t>
      </w:r>
      <w:proofErr w:type="spellStart"/>
      <w:r w:rsidR="005A40FA">
        <w:rPr>
          <w:sz w:val="22"/>
        </w:rPr>
        <w:t>PUSCH</w:t>
      </w:r>
      <w:proofErr w:type="spellEnd"/>
      <w:r w:rsidR="005A40FA">
        <w:rPr>
          <w:sz w:val="22"/>
        </w:rPr>
        <w:t xml:space="preserve"> even</w:t>
      </w:r>
      <w:r w:rsidR="00240C7B">
        <w:rPr>
          <w:sz w:val="22"/>
        </w:rPr>
        <w:t xml:space="preserve"> </w:t>
      </w:r>
      <w:r w:rsidR="005A40FA">
        <w:rPr>
          <w:rFonts w:eastAsia="宋体"/>
          <w:sz w:val="22"/>
          <w:lang w:eastAsia="zh-CN"/>
        </w:rPr>
        <w:t xml:space="preserve">if </w:t>
      </w:r>
      <w:proofErr w:type="spellStart"/>
      <w:r w:rsidR="005A40FA">
        <w:rPr>
          <w:rFonts w:eastAsia="宋体"/>
          <w:sz w:val="22"/>
          <w:lang w:eastAsia="zh-CN"/>
        </w:rPr>
        <w:t>Rel</w:t>
      </w:r>
      <w:proofErr w:type="spellEnd"/>
      <w:r w:rsidR="005A40FA">
        <w:rPr>
          <w:rFonts w:eastAsia="宋体"/>
          <w:sz w:val="22"/>
          <w:lang w:eastAsia="zh-CN"/>
        </w:rPr>
        <w:t xml:space="preserve">-16 </w:t>
      </w:r>
      <w:proofErr w:type="spellStart"/>
      <w:r w:rsidR="005A40FA">
        <w:rPr>
          <w:rFonts w:eastAsia="宋体"/>
          <w:sz w:val="22"/>
          <w:lang w:eastAsia="zh-CN"/>
        </w:rPr>
        <w:t>PUSCH</w:t>
      </w:r>
      <w:proofErr w:type="spellEnd"/>
      <w:r w:rsidR="005A40FA">
        <w:rPr>
          <w:rFonts w:eastAsia="宋体"/>
          <w:sz w:val="22"/>
          <w:lang w:eastAsia="zh-CN"/>
        </w:rPr>
        <w:t xml:space="preserve"> skipping feature is enabled</w:t>
      </w:r>
      <w:r w:rsidR="00FD1E90">
        <w:rPr>
          <w:rFonts w:eastAsia="宋体"/>
          <w:sz w:val="22"/>
          <w:lang w:eastAsia="zh-CN"/>
        </w:rPr>
        <w:t>.</w:t>
      </w:r>
    </w:p>
    <w:p w14:paraId="70D7649A" w14:textId="5F46F32F" w:rsidR="00053E92" w:rsidRDefault="00E3502F" w:rsidP="00053E92">
      <w:pPr>
        <w:adjustRightInd w:val="0"/>
        <w:snapToGrid w:val="0"/>
        <w:spacing w:after="120"/>
        <w:jc w:val="both"/>
        <w:rPr>
          <w:iCs/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>B</w:t>
      </w:r>
      <w:r>
        <w:rPr>
          <w:rFonts w:eastAsia="宋体"/>
          <w:sz w:val="22"/>
          <w:szCs w:val="22"/>
          <w:lang w:eastAsia="zh-CN"/>
        </w:rPr>
        <w:t xml:space="preserve">ased on the above, </w:t>
      </w:r>
      <w:r w:rsidR="008136C9">
        <w:rPr>
          <w:rFonts w:eastAsia="宋体"/>
          <w:sz w:val="22"/>
          <w:szCs w:val="22"/>
          <w:lang w:eastAsia="zh-CN"/>
        </w:rPr>
        <w:t>from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C35CCE">
        <w:rPr>
          <w:rFonts w:eastAsia="宋体"/>
          <w:sz w:val="22"/>
          <w:szCs w:val="22"/>
          <w:lang w:eastAsia="zh-CN"/>
        </w:rPr>
        <w:t xml:space="preserve">the </w:t>
      </w:r>
      <w:r>
        <w:rPr>
          <w:rFonts w:eastAsia="宋体"/>
          <w:sz w:val="22"/>
          <w:szCs w:val="22"/>
          <w:lang w:eastAsia="zh-CN"/>
        </w:rPr>
        <w:t>MAC spec perspective, the following two different understanding</w:t>
      </w:r>
      <w:r w:rsidR="00053E92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listed in the </w:t>
      </w:r>
      <w:proofErr w:type="spellStart"/>
      <w:r w:rsidR="00053E92">
        <w:rPr>
          <w:rFonts w:eastAsia="宋体"/>
          <w:sz w:val="22"/>
          <w:szCs w:val="22"/>
          <w:lang w:eastAsia="zh-CN"/>
        </w:rPr>
        <w:t>R1</w:t>
      </w:r>
      <w:proofErr w:type="spellEnd"/>
      <w:r w:rsidR="00053E92" w:rsidRPr="00053E92">
        <w:rPr>
          <w:sz w:val="22"/>
          <w:szCs w:val="22"/>
          <w:lang w:eastAsia="ja-JP"/>
        </w:rPr>
        <w:t xml:space="preserve"> </w:t>
      </w:r>
      <w:proofErr w:type="spellStart"/>
      <w:r w:rsidR="00053E92" w:rsidRPr="00B44E48">
        <w:rPr>
          <w:sz w:val="22"/>
          <w:szCs w:val="22"/>
          <w:lang w:eastAsia="ja-JP"/>
        </w:rPr>
        <w:t>RAN1</w:t>
      </w:r>
      <w:proofErr w:type="spellEnd"/>
      <w:r w:rsidR="00053E92" w:rsidRPr="00B44E48">
        <w:rPr>
          <w:sz w:val="22"/>
          <w:szCs w:val="22"/>
          <w:lang w:eastAsia="ja-JP"/>
        </w:rPr>
        <w:t xml:space="preserve"> LS</w:t>
      </w:r>
      <w:r w:rsidR="00053E92" w:rsidRPr="00B44E48">
        <w:rPr>
          <w:iCs/>
          <w:sz w:val="22"/>
          <w:szCs w:val="22"/>
        </w:rPr>
        <w:t xml:space="preserve"> [2]</w:t>
      </w:r>
      <w:r w:rsidR="00053E92">
        <w:rPr>
          <w:iCs/>
          <w:sz w:val="22"/>
          <w:szCs w:val="22"/>
        </w:rPr>
        <w:t xml:space="preserve"> </w:t>
      </w:r>
      <w:r w:rsidR="007213F4">
        <w:rPr>
          <w:iCs/>
          <w:sz w:val="22"/>
          <w:szCs w:val="22"/>
        </w:rPr>
        <w:t>can be supported</w:t>
      </w:r>
      <w:r w:rsidR="00661019">
        <w:rPr>
          <w:iCs/>
          <w:sz w:val="22"/>
          <w:szCs w:val="22"/>
        </w:rPr>
        <w:t>,</w:t>
      </w:r>
      <w:r w:rsidR="00053E92">
        <w:rPr>
          <w:iCs/>
          <w:sz w:val="22"/>
          <w:szCs w:val="22"/>
        </w:rPr>
        <w:t xml:space="preserve"> </w:t>
      </w:r>
      <w:r w:rsidR="006E3C23">
        <w:rPr>
          <w:iCs/>
          <w:sz w:val="22"/>
          <w:szCs w:val="22"/>
        </w:rPr>
        <w:t xml:space="preserve">and </w:t>
      </w:r>
      <w:r w:rsidR="00661019">
        <w:rPr>
          <w:iCs/>
          <w:sz w:val="22"/>
          <w:szCs w:val="22"/>
        </w:rPr>
        <w:t>either understanding</w:t>
      </w:r>
      <w:r w:rsidR="00661019">
        <w:rPr>
          <w:iCs/>
          <w:sz w:val="22"/>
          <w:szCs w:val="22"/>
        </w:rPr>
        <w:t xml:space="preserve"> </w:t>
      </w:r>
      <w:r w:rsidR="006E3C23">
        <w:rPr>
          <w:iCs/>
          <w:sz w:val="22"/>
          <w:szCs w:val="22"/>
        </w:rPr>
        <w:t>can be chosen by the PHY</w:t>
      </w:r>
      <w:r w:rsidR="00B22557">
        <w:rPr>
          <w:iCs/>
          <w:sz w:val="22"/>
          <w:szCs w:val="22"/>
        </w:rPr>
        <w:t xml:space="preserve"> layer </w:t>
      </w:r>
      <w:r w:rsidR="00053E92">
        <w:rPr>
          <w:iCs/>
          <w:sz w:val="22"/>
          <w:szCs w:val="22"/>
        </w:rPr>
        <w:t xml:space="preserve">considering that </w:t>
      </w:r>
      <w:r w:rsidR="00053E92" w:rsidRPr="00053E92">
        <w:rPr>
          <w:rFonts w:eastAsia="宋体"/>
          <w:sz w:val="22"/>
          <w:lang w:eastAsia="zh-CN"/>
        </w:rPr>
        <w:t xml:space="preserve">PHY layer has the privilege to determine whether </w:t>
      </w:r>
      <w:r w:rsidR="00053E92" w:rsidRPr="00053E92">
        <w:rPr>
          <w:rFonts w:eastAsia="宋体"/>
          <w:sz w:val="22"/>
          <w:szCs w:val="22"/>
          <w:lang w:eastAsia="zh-CN"/>
        </w:rPr>
        <w:t xml:space="preserve">a </w:t>
      </w:r>
      <w:r w:rsidR="00053E92" w:rsidRPr="00053E92">
        <w:rPr>
          <w:rFonts w:eastAsia="宋体"/>
          <w:sz w:val="22"/>
        </w:rPr>
        <w:t>dynamic grant/configured grant</w:t>
      </w:r>
      <w:r w:rsidR="00053E92" w:rsidRPr="00053E92">
        <w:rPr>
          <w:rFonts w:eastAsia="宋体" w:hint="eastAsia"/>
          <w:sz w:val="22"/>
          <w:lang w:eastAsia="zh-CN"/>
        </w:rPr>
        <w:t>/</w:t>
      </w:r>
      <w:r w:rsidR="00053E92" w:rsidRPr="00053E92">
        <w:rPr>
          <w:rFonts w:eastAsia="宋体"/>
          <w:sz w:val="22"/>
          <w:lang w:eastAsia="zh-CN"/>
        </w:rPr>
        <w:t>SR transmission can be prioritized in the MAC entity</w:t>
      </w:r>
      <w:r w:rsidR="00053E92">
        <w:rPr>
          <w:rFonts w:eastAsia="宋体"/>
          <w:sz w:val="22"/>
          <w:lang w:eastAsia="zh-CN"/>
        </w:rPr>
        <w:t xml:space="preserve">. </w:t>
      </w:r>
    </w:p>
    <w:p w14:paraId="00F09227" w14:textId="2033CD0B" w:rsidR="00E3502F" w:rsidRPr="00E3502F" w:rsidRDefault="00E3502F" w:rsidP="00E3502F">
      <w:pPr>
        <w:pStyle w:val="af7"/>
        <w:numPr>
          <w:ilvl w:val="0"/>
          <w:numId w:val="37"/>
        </w:numPr>
        <w:kinsoku w:val="0"/>
        <w:overflowPunct w:val="0"/>
        <w:autoSpaceDE w:val="0"/>
        <w:autoSpaceDN w:val="0"/>
        <w:adjustRightInd w:val="0"/>
        <w:snapToGrid w:val="0"/>
        <w:spacing w:afterLines="50" w:after="120" w:line="259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E3502F">
        <w:rPr>
          <w:rFonts w:ascii="Times New Roman" w:hAnsi="Times New Roman" w:cs="Times New Roman"/>
          <w:sz w:val="22"/>
          <w:szCs w:val="22"/>
        </w:rPr>
        <w:t xml:space="preserve">Understanding 1: the UL skipping-related check is prioritized over the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LCH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based prioritization check in MAC. Therefore, if the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PUSCH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in the LS is expected to have UCI multiplexing, MAC does not prioritize SR over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PUSCH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>, and send</w:t>
      </w:r>
      <w:r w:rsidR="007B0936">
        <w:rPr>
          <w:rFonts w:ascii="Times New Roman" w:hAnsi="Times New Roman" w:cs="Times New Roman"/>
          <w:sz w:val="22"/>
          <w:szCs w:val="22"/>
        </w:rPr>
        <w:t>s</w:t>
      </w:r>
      <w:r w:rsidRPr="00E3502F">
        <w:rPr>
          <w:rFonts w:ascii="Times New Roman" w:hAnsi="Times New Roman" w:cs="Times New Roman"/>
          <w:sz w:val="22"/>
          <w:szCs w:val="22"/>
        </w:rPr>
        <w:t xml:space="preserve"> a MAC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PDU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to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PUSCH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instead. </w:t>
      </w:r>
    </w:p>
    <w:p w14:paraId="2823810A" w14:textId="77777777" w:rsidR="00E3502F" w:rsidRPr="00E3502F" w:rsidRDefault="00E3502F" w:rsidP="00E3502F">
      <w:pPr>
        <w:pStyle w:val="af7"/>
        <w:numPr>
          <w:ilvl w:val="0"/>
          <w:numId w:val="37"/>
        </w:numPr>
        <w:kinsoku w:val="0"/>
        <w:overflowPunct w:val="0"/>
        <w:autoSpaceDE w:val="0"/>
        <w:autoSpaceDN w:val="0"/>
        <w:adjustRightInd w:val="0"/>
        <w:snapToGrid w:val="0"/>
        <w:spacing w:afterLines="50" w:after="120" w:line="259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E3502F">
        <w:rPr>
          <w:rFonts w:ascii="Times New Roman" w:hAnsi="Times New Roman" w:cs="Times New Roman"/>
          <w:sz w:val="22"/>
          <w:szCs w:val="22"/>
        </w:rPr>
        <w:t xml:space="preserve">Understanding 2: the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LCH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based prioritization check is prioritized over the UL skipping-related check in MAC. Therefore, the SR in the LS is prioritized in MAC and is delivered and MAC shall not deliver the MAC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PDU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 xml:space="preserve"> for the </w:t>
      </w:r>
      <w:proofErr w:type="spellStart"/>
      <w:r w:rsidRPr="00E3502F">
        <w:rPr>
          <w:rFonts w:ascii="Times New Roman" w:hAnsi="Times New Roman" w:cs="Times New Roman"/>
          <w:sz w:val="22"/>
          <w:szCs w:val="22"/>
        </w:rPr>
        <w:t>PUSCH</w:t>
      </w:r>
      <w:proofErr w:type="spellEnd"/>
      <w:r w:rsidRPr="00E3502F">
        <w:rPr>
          <w:rFonts w:ascii="Times New Roman" w:hAnsi="Times New Roman" w:cs="Times New Roman"/>
          <w:sz w:val="22"/>
          <w:szCs w:val="22"/>
        </w:rPr>
        <w:t>.</w:t>
      </w:r>
    </w:p>
    <w:p w14:paraId="5BD5D261" w14:textId="0171D2EF" w:rsidR="007B0936" w:rsidRPr="00F034A2" w:rsidRDefault="007B0936" w:rsidP="007B0936">
      <w:pPr>
        <w:adjustRightInd w:val="0"/>
        <w:snapToGrid w:val="0"/>
        <w:spacing w:after="120"/>
        <w:jc w:val="both"/>
        <w:rPr>
          <w:b/>
          <w:lang w:eastAsia="ko-KR"/>
        </w:rPr>
      </w:pPr>
      <w:r w:rsidRPr="00F034A2">
        <w:rPr>
          <w:b/>
          <w:sz w:val="22"/>
          <w:szCs w:val="22"/>
        </w:rPr>
        <w:t xml:space="preserve">Proposal </w:t>
      </w:r>
      <w:r w:rsidR="003E5BF2" w:rsidRPr="00F034A2">
        <w:rPr>
          <w:b/>
          <w:sz w:val="22"/>
          <w:szCs w:val="22"/>
        </w:rPr>
        <w:t>6</w:t>
      </w:r>
      <w:r w:rsidRPr="00F034A2">
        <w:rPr>
          <w:b/>
          <w:sz w:val="22"/>
          <w:szCs w:val="22"/>
        </w:rPr>
        <w:t>:</w:t>
      </w:r>
      <w:r w:rsidRPr="00F034A2">
        <w:rPr>
          <w:b/>
          <w:sz w:val="22"/>
        </w:rPr>
        <w:t xml:space="preserve"> </w:t>
      </w:r>
      <w:proofErr w:type="spellStart"/>
      <w:r w:rsidRPr="00F034A2">
        <w:rPr>
          <w:b/>
          <w:sz w:val="22"/>
        </w:rPr>
        <w:t>RAN2</w:t>
      </w:r>
      <w:proofErr w:type="spellEnd"/>
      <w:r w:rsidRPr="00F034A2">
        <w:rPr>
          <w:b/>
          <w:sz w:val="22"/>
        </w:rPr>
        <w:t xml:space="preserve"> confirms</w:t>
      </w:r>
      <w:r w:rsidR="00AE5E33" w:rsidRPr="00F034A2">
        <w:rPr>
          <w:b/>
          <w:sz w:val="22"/>
          <w:szCs w:val="22"/>
          <w:lang w:eastAsia="zh-CN"/>
        </w:rPr>
        <w:t xml:space="preserve"> whether </w:t>
      </w:r>
      <w:r w:rsidR="00F034A2" w:rsidRPr="00F034A2">
        <w:rPr>
          <w:b/>
          <w:sz w:val="22"/>
          <w:szCs w:val="22"/>
          <w:lang w:eastAsia="zh-CN"/>
        </w:rPr>
        <w:t xml:space="preserve">UL skipping-related check is prioritized over the </w:t>
      </w:r>
      <w:proofErr w:type="spellStart"/>
      <w:r w:rsidR="00F034A2" w:rsidRPr="00F034A2">
        <w:rPr>
          <w:b/>
          <w:sz w:val="22"/>
          <w:szCs w:val="22"/>
          <w:lang w:eastAsia="zh-CN"/>
        </w:rPr>
        <w:t>LCH</w:t>
      </w:r>
      <w:proofErr w:type="spellEnd"/>
      <w:r w:rsidR="00F034A2" w:rsidRPr="00F034A2">
        <w:rPr>
          <w:b/>
          <w:sz w:val="22"/>
          <w:szCs w:val="22"/>
          <w:lang w:eastAsia="zh-CN"/>
        </w:rPr>
        <w:t xml:space="preserve"> based prioritization check</w:t>
      </w:r>
      <w:r w:rsidR="00852472">
        <w:rPr>
          <w:b/>
          <w:sz w:val="22"/>
          <w:szCs w:val="22"/>
          <w:lang w:eastAsia="zh-CN"/>
        </w:rPr>
        <w:t xml:space="preserve"> or vice versa</w:t>
      </w:r>
      <w:r w:rsidR="00F034A2">
        <w:rPr>
          <w:b/>
          <w:sz w:val="22"/>
          <w:szCs w:val="22"/>
          <w:lang w:eastAsia="zh-CN"/>
        </w:rPr>
        <w:t xml:space="preserve"> is based on PHY layer implementation</w:t>
      </w:r>
      <w:r w:rsidR="00C3416F">
        <w:rPr>
          <w:b/>
          <w:sz w:val="22"/>
          <w:szCs w:val="22"/>
          <w:lang w:eastAsia="zh-CN"/>
        </w:rPr>
        <w:t xml:space="preserve"> when there is overlapped </w:t>
      </w:r>
      <w:proofErr w:type="spellStart"/>
      <w:r w:rsidR="00C3416F">
        <w:rPr>
          <w:b/>
          <w:sz w:val="22"/>
          <w:szCs w:val="22"/>
          <w:lang w:eastAsia="zh-CN"/>
        </w:rPr>
        <w:t>PUSCH</w:t>
      </w:r>
      <w:proofErr w:type="spellEnd"/>
      <w:r w:rsidR="00C3416F">
        <w:rPr>
          <w:b/>
          <w:sz w:val="22"/>
          <w:szCs w:val="22"/>
          <w:lang w:eastAsia="zh-CN"/>
        </w:rPr>
        <w:t xml:space="preserve"> and SR with </w:t>
      </w:r>
      <w:proofErr w:type="spellStart"/>
      <w:r w:rsidR="00C3416F">
        <w:rPr>
          <w:b/>
          <w:sz w:val="22"/>
          <w:szCs w:val="22"/>
          <w:lang w:eastAsia="zh-CN"/>
        </w:rPr>
        <w:t>Rel</w:t>
      </w:r>
      <w:proofErr w:type="spellEnd"/>
      <w:r w:rsidR="00C3416F">
        <w:rPr>
          <w:b/>
          <w:sz w:val="22"/>
          <w:szCs w:val="22"/>
          <w:lang w:eastAsia="zh-CN"/>
        </w:rPr>
        <w:t xml:space="preserve">-16 </w:t>
      </w:r>
      <w:proofErr w:type="spellStart"/>
      <w:r w:rsidR="00C3416F">
        <w:rPr>
          <w:b/>
          <w:sz w:val="22"/>
          <w:szCs w:val="22"/>
          <w:lang w:eastAsia="zh-CN"/>
        </w:rPr>
        <w:t>PUSCH</w:t>
      </w:r>
      <w:proofErr w:type="spellEnd"/>
      <w:r w:rsidR="00C3416F">
        <w:rPr>
          <w:b/>
          <w:sz w:val="22"/>
          <w:szCs w:val="22"/>
          <w:lang w:eastAsia="zh-CN"/>
        </w:rPr>
        <w:t xml:space="preserve"> skipping enabled.</w:t>
      </w:r>
      <w:r w:rsidR="00F034A2">
        <w:rPr>
          <w:b/>
          <w:sz w:val="22"/>
          <w:szCs w:val="22"/>
          <w:lang w:eastAsia="zh-CN"/>
        </w:rPr>
        <w:t xml:space="preserve"> </w:t>
      </w:r>
    </w:p>
    <w:p w14:paraId="4B497337" w14:textId="2F870260" w:rsidR="007B0936" w:rsidRDefault="00FA0FE9" w:rsidP="008A02D6">
      <w:pPr>
        <w:adjustRightInd w:val="0"/>
        <w:snapToGrid w:val="0"/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Case 3, the MAC </w:t>
      </w:r>
      <w:proofErr w:type="spellStart"/>
      <w:r>
        <w:rPr>
          <w:rFonts w:eastAsia="宋体"/>
          <w:sz w:val="22"/>
          <w:szCs w:val="22"/>
          <w:lang w:eastAsia="zh-CN"/>
        </w:rPr>
        <w:t>behavior</w:t>
      </w:r>
      <w:proofErr w:type="spellEnd"/>
      <w:r>
        <w:rPr>
          <w:rFonts w:eastAsia="宋体"/>
          <w:sz w:val="22"/>
          <w:szCs w:val="22"/>
          <w:lang w:eastAsia="zh-CN"/>
        </w:rPr>
        <w:t xml:space="preserve"> is quite similar </w:t>
      </w:r>
      <w:r w:rsidR="00342559">
        <w:rPr>
          <w:rFonts w:eastAsia="宋体"/>
          <w:sz w:val="22"/>
          <w:szCs w:val="22"/>
          <w:lang w:eastAsia="zh-CN"/>
        </w:rPr>
        <w:t>to</w:t>
      </w:r>
      <w:r>
        <w:rPr>
          <w:rFonts w:eastAsia="宋体"/>
          <w:sz w:val="22"/>
          <w:szCs w:val="22"/>
          <w:lang w:eastAsia="zh-CN"/>
        </w:rPr>
        <w:t xml:space="preserve"> that in Case 2.</w:t>
      </w:r>
      <w:r w:rsidR="00E6290B">
        <w:rPr>
          <w:rFonts w:eastAsia="宋体"/>
          <w:sz w:val="22"/>
          <w:szCs w:val="22"/>
          <w:lang w:eastAsia="zh-CN"/>
        </w:rPr>
        <w:t xml:space="preserve"> For example, </w:t>
      </w:r>
      <w:r w:rsidR="009A3432">
        <w:rPr>
          <w:rFonts w:eastAsia="宋体"/>
          <w:sz w:val="22"/>
          <w:lang w:eastAsia="zh-CN"/>
        </w:rPr>
        <w:t xml:space="preserve">if the PHY layer would like to multiplex the UCI (e.g. AN/CSI) on the </w:t>
      </w:r>
      <w:proofErr w:type="spellStart"/>
      <w:r w:rsidR="009A3432">
        <w:rPr>
          <w:rFonts w:eastAsia="宋体"/>
          <w:sz w:val="22"/>
          <w:lang w:eastAsia="zh-CN"/>
        </w:rPr>
        <w:t>PUSCH</w:t>
      </w:r>
      <w:proofErr w:type="spellEnd"/>
      <w:r w:rsidR="009A3432">
        <w:rPr>
          <w:rFonts w:eastAsia="宋体"/>
          <w:sz w:val="22"/>
          <w:lang w:eastAsia="zh-CN"/>
        </w:rPr>
        <w:t xml:space="preserve"> (e.g. to avoid double decoding at the </w:t>
      </w:r>
      <w:proofErr w:type="spellStart"/>
      <w:r w:rsidR="009A3432">
        <w:rPr>
          <w:rFonts w:eastAsia="宋体"/>
          <w:sz w:val="22"/>
          <w:lang w:eastAsia="zh-CN"/>
        </w:rPr>
        <w:t>gNB</w:t>
      </w:r>
      <w:proofErr w:type="spellEnd"/>
      <w:r w:rsidR="009A3432">
        <w:rPr>
          <w:rFonts w:eastAsia="宋体"/>
          <w:sz w:val="22"/>
          <w:lang w:eastAsia="zh-CN"/>
        </w:rPr>
        <w:t xml:space="preserve"> side), it can inform the MAC entity that the SR cannot be </w:t>
      </w:r>
      <w:proofErr w:type="spellStart"/>
      <w:r w:rsidR="009A3432">
        <w:rPr>
          <w:rFonts w:eastAsia="宋体"/>
          <w:sz w:val="22"/>
          <w:lang w:eastAsia="zh-CN"/>
        </w:rPr>
        <w:t>signaled</w:t>
      </w:r>
      <w:proofErr w:type="spellEnd"/>
      <w:r w:rsidR="009A3432">
        <w:rPr>
          <w:rFonts w:eastAsia="宋体"/>
          <w:sz w:val="22"/>
          <w:lang w:eastAsia="zh-CN"/>
        </w:rPr>
        <w:t xml:space="preserve"> by the PHY layer while the </w:t>
      </w:r>
      <w:proofErr w:type="spellStart"/>
      <w:r w:rsidR="009A3432">
        <w:rPr>
          <w:rFonts w:eastAsia="宋体"/>
          <w:sz w:val="22"/>
          <w:lang w:eastAsia="zh-CN"/>
        </w:rPr>
        <w:t>PUSCH</w:t>
      </w:r>
      <w:proofErr w:type="spellEnd"/>
      <w:r w:rsidR="009A3432">
        <w:rPr>
          <w:rFonts w:eastAsia="宋体"/>
          <w:sz w:val="22"/>
          <w:lang w:eastAsia="zh-CN"/>
        </w:rPr>
        <w:t xml:space="preserve"> can be transmitted by the PHY layer. As a result, the SR transmission becomes a de-prioritized SR transmission and the UL grant associating with the </w:t>
      </w:r>
      <w:proofErr w:type="spellStart"/>
      <w:r w:rsidR="009A3432">
        <w:rPr>
          <w:rFonts w:eastAsia="宋体"/>
          <w:sz w:val="22"/>
          <w:lang w:eastAsia="zh-CN"/>
        </w:rPr>
        <w:t>PUSCH</w:t>
      </w:r>
      <w:proofErr w:type="spellEnd"/>
      <w:r w:rsidR="009A3432">
        <w:rPr>
          <w:rFonts w:eastAsia="宋体"/>
          <w:sz w:val="22"/>
          <w:lang w:eastAsia="zh-CN"/>
        </w:rPr>
        <w:t xml:space="preserve"> can be considered as a prioritized grant. Finally, the PHY layer will transmit the </w:t>
      </w:r>
      <w:proofErr w:type="spellStart"/>
      <w:r w:rsidR="009A3432">
        <w:rPr>
          <w:rFonts w:eastAsia="宋体"/>
          <w:sz w:val="22"/>
          <w:lang w:eastAsia="zh-CN"/>
        </w:rPr>
        <w:t>PUSCH</w:t>
      </w:r>
      <w:proofErr w:type="spellEnd"/>
      <w:r w:rsidR="009A3432">
        <w:rPr>
          <w:rFonts w:eastAsia="宋体"/>
          <w:sz w:val="22"/>
          <w:lang w:eastAsia="zh-CN"/>
        </w:rPr>
        <w:t xml:space="preserve"> with UCI multiplexed if </w:t>
      </w:r>
      <w:proofErr w:type="spellStart"/>
      <w:r w:rsidR="009A3432">
        <w:rPr>
          <w:rFonts w:eastAsia="宋体"/>
          <w:sz w:val="22"/>
          <w:lang w:eastAsia="zh-CN"/>
        </w:rPr>
        <w:t>Rel</w:t>
      </w:r>
      <w:proofErr w:type="spellEnd"/>
      <w:r w:rsidR="009A3432">
        <w:rPr>
          <w:rFonts w:eastAsia="宋体"/>
          <w:sz w:val="22"/>
          <w:lang w:eastAsia="zh-CN"/>
        </w:rPr>
        <w:t xml:space="preserve">-16 </w:t>
      </w:r>
      <w:proofErr w:type="spellStart"/>
      <w:r w:rsidR="009A3432">
        <w:rPr>
          <w:rFonts w:eastAsia="宋体"/>
          <w:sz w:val="22"/>
          <w:lang w:eastAsia="zh-CN"/>
        </w:rPr>
        <w:t>PUSCH</w:t>
      </w:r>
      <w:proofErr w:type="spellEnd"/>
      <w:r w:rsidR="009A3432">
        <w:rPr>
          <w:rFonts w:eastAsia="宋体"/>
          <w:sz w:val="22"/>
          <w:lang w:eastAsia="zh-CN"/>
        </w:rPr>
        <w:t xml:space="preserve"> skipping feature is enabled. </w:t>
      </w:r>
      <w:r w:rsidR="00614A29">
        <w:rPr>
          <w:rFonts w:eastAsia="宋体"/>
          <w:sz w:val="22"/>
          <w:lang w:eastAsia="zh-CN"/>
        </w:rPr>
        <w:t xml:space="preserve">Otherwise, </w:t>
      </w:r>
      <w:r w:rsidR="00614A29">
        <w:rPr>
          <w:rFonts w:eastAsia="宋体" w:hint="eastAsia"/>
          <w:sz w:val="22"/>
          <w:lang w:eastAsia="zh-CN"/>
        </w:rPr>
        <w:t>i</w:t>
      </w:r>
      <w:r w:rsidR="00614A29" w:rsidRPr="00A96947">
        <w:rPr>
          <w:sz w:val="22"/>
        </w:rPr>
        <w:t>f SR is prioritized in MAC</w:t>
      </w:r>
      <w:r w:rsidR="00614A29">
        <w:rPr>
          <w:sz w:val="22"/>
        </w:rPr>
        <w:t xml:space="preserve">, it </w:t>
      </w:r>
      <w:r w:rsidR="00614A29" w:rsidRPr="00A96947">
        <w:rPr>
          <w:sz w:val="22"/>
        </w:rPr>
        <w:t xml:space="preserve">shall not deliver the MAC </w:t>
      </w:r>
      <w:proofErr w:type="spellStart"/>
      <w:r w:rsidR="00614A29" w:rsidRPr="00A96947">
        <w:rPr>
          <w:sz w:val="22"/>
        </w:rPr>
        <w:t>PDU</w:t>
      </w:r>
      <w:proofErr w:type="spellEnd"/>
      <w:r w:rsidR="00614A29" w:rsidRPr="00A96947">
        <w:rPr>
          <w:sz w:val="22"/>
        </w:rPr>
        <w:t xml:space="preserve"> for the </w:t>
      </w:r>
      <w:proofErr w:type="spellStart"/>
      <w:r w:rsidR="00614A29" w:rsidRPr="00A96947">
        <w:rPr>
          <w:sz w:val="22"/>
        </w:rPr>
        <w:t>PUSCH</w:t>
      </w:r>
      <w:proofErr w:type="spellEnd"/>
      <w:r w:rsidR="00614A29" w:rsidRPr="00A96947">
        <w:rPr>
          <w:sz w:val="22"/>
        </w:rPr>
        <w:t xml:space="preserve"> and shall instruct PHY for SR transmission</w:t>
      </w:r>
      <w:r w:rsidR="007A052B">
        <w:rPr>
          <w:rFonts w:eastAsia="宋体"/>
          <w:sz w:val="22"/>
          <w:lang w:eastAsia="zh-CN"/>
        </w:rPr>
        <w:t xml:space="preserve">, following the transmission of </w:t>
      </w:r>
      <w:proofErr w:type="gramStart"/>
      <w:r w:rsidR="007A052B">
        <w:rPr>
          <w:rFonts w:eastAsia="宋体"/>
          <w:sz w:val="22"/>
          <w:lang w:eastAsia="zh-CN"/>
        </w:rPr>
        <w:t xml:space="preserve">UCI </w:t>
      </w:r>
      <w:r w:rsidR="00456849">
        <w:rPr>
          <w:rFonts w:eastAsia="宋体"/>
          <w:sz w:val="22"/>
          <w:lang w:eastAsia="zh-CN"/>
        </w:rPr>
        <w:t xml:space="preserve"> (</w:t>
      </w:r>
      <w:proofErr w:type="gramEnd"/>
      <w:r w:rsidR="00456849">
        <w:rPr>
          <w:rFonts w:eastAsia="宋体"/>
          <w:sz w:val="22"/>
          <w:lang w:eastAsia="zh-CN"/>
        </w:rPr>
        <w:t xml:space="preserve">e.g. AN/CSI) </w:t>
      </w:r>
      <w:r w:rsidR="007A052B">
        <w:rPr>
          <w:rFonts w:eastAsia="宋体"/>
          <w:sz w:val="22"/>
          <w:lang w:eastAsia="zh-CN"/>
        </w:rPr>
        <w:t xml:space="preserve">on </w:t>
      </w:r>
      <w:proofErr w:type="spellStart"/>
      <w:r w:rsidR="007A052B">
        <w:rPr>
          <w:rFonts w:eastAsia="宋体"/>
          <w:sz w:val="22"/>
          <w:lang w:eastAsia="zh-CN"/>
        </w:rPr>
        <w:t>PUCCH</w:t>
      </w:r>
      <w:proofErr w:type="spellEnd"/>
      <w:r w:rsidR="00614A29">
        <w:rPr>
          <w:sz w:val="22"/>
        </w:rPr>
        <w:t>.</w:t>
      </w:r>
      <w:r w:rsidR="009A3432">
        <w:rPr>
          <w:rFonts w:eastAsia="宋体"/>
          <w:sz w:val="22"/>
          <w:lang w:eastAsia="zh-CN"/>
        </w:rPr>
        <w:t xml:space="preserve">  </w:t>
      </w:r>
    </w:p>
    <w:p w14:paraId="42CFEC1B" w14:textId="365D66B1" w:rsidR="00E40169" w:rsidRPr="00EA6FF3" w:rsidRDefault="00EE271D" w:rsidP="008A02D6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Case 4, the MAC </w:t>
      </w:r>
      <w:proofErr w:type="spellStart"/>
      <w:r>
        <w:rPr>
          <w:rFonts w:eastAsia="宋体"/>
          <w:sz w:val="22"/>
          <w:szCs w:val="22"/>
          <w:lang w:eastAsia="zh-CN"/>
        </w:rPr>
        <w:t>behavior</w:t>
      </w:r>
      <w:proofErr w:type="spellEnd"/>
      <w:r>
        <w:rPr>
          <w:rFonts w:eastAsia="宋体"/>
          <w:sz w:val="22"/>
          <w:szCs w:val="22"/>
          <w:lang w:eastAsia="zh-CN"/>
        </w:rPr>
        <w:t xml:space="preserve"> is quite similar to that in Case </w:t>
      </w:r>
      <w:r w:rsidR="00F058E1">
        <w:rPr>
          <w:rFonts w:eastAsia="宋体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-1. For example,</w:t>
      </w:r>
      <w:r w:rsidR="00EA6FF3" w:rsidRPr="00EA6FF3">
        <w:rPr>
          <w:b/>
          <w:sz w:val="22"/>
          <w:szCs w:val="22"/>
          <w:lang w:eastAsia="zh-CN"/>
        </w:rPr>
        <w:t xml:space="preserve"> </w:t>
      </w:r>
      <w:r w:rsidR="00EA6FF3" w:rsidRPr="00EA6FF3">
        <w:rPr>
          <w:sz w:val="22"/>
          <w:szCs w:val="22"/>
          <w:lang w:eastAsia="zh-CN"/>
        </w:rPr>
        <w:t xml:space="preserve">MAC is not aware of the UCI multiplexing performed in PHY and only knows the configured </w:t>
      </w:r>
      <w:proofErr w:type="spellStart"/>
      <w:r w:rsidR="00EA6FF3" w:rsidRPr="00EA6FF3">
        <w:rPr>
          <w:sz w:val="22"/>
          <w:szCs w:val="22"/>
          <w:lang w:eastAsia="zh-CN"/>
        </w:rPr>
        <w:t>PUCCH</w:t>
      </w:r>
      <w:proofErr w:type="spellEnd"/>
      <w:r w:rsidR="00EA6FF3" w:rsidRPr="00EA6FF3">
        <w:rPr>
          <w:sz w:val="22"/>
          <w:szCs w:val="22"/>
          <w:lang w:eastAsia="zh-CN"/>
        </w:rPr>
        <w:t xml:space="preserve"> resource for SR</w:t>
      </w:r>
      <w:r w:rsidR="00EA6FF3">
        <w:rPr>
          <w:sz w:val="22"/>
          <w:szCs w:val="22"/>
          <w:lang w:eastAsia="zh-CN"/>
        </w:rPr>
        <w:t xml:space="preserve">. </w:t>
      </w:r>
      <w:r w:rsidR="00A502DD">
        <w:rPr>
          <w:sz w:val="22"/>
          <w:szCs w:val="22"/>
          <w:lang w:eastAsia="zh-CN"/>
        </w:rPr>
        <w:t xml:space="preserve">Since there is no overlapping between the </w:t>
      </w:r>
      <w:proofErr w:type="spellStart"/>
      <w:r w:rsidR="00A502DD">
        <w:rPr>
          <w:sz w:val="22"/>
          <w:szCs w:val="22"/>
          <w:lang w:eastAsia="zh-CN"/>
        </w:rPr>
        <w:t>PUCCH</w:t>
      </w:r>
      <w:proofErr w:type="spellEnd"/>
      <w:r w:rsidR="00A502DD">
        <w:rPr>
          <w:sz w:val="22"/>
          <w:szCs w:val="22"/>
          <w:lang w:eastAsia="zh-CN"/>
        </w:rPr>
        <w:t xml:space="preserve"> resource for SR transmission and the </w:t>
      </w:r>
      <w:proofErr w:type="spellStart"/>
      <w:r w:rsidR="00A502DD">
        <w:rPr>
          <w:sz w:val="22"/>
          <w:szCs w:val="22"/>
          <w:lang w:eastAsia="zh-CN"/>
        </w:rPr>
        <w:t>PUSCH</w:t>
      </w:r>
      <w:proofErr w:type="spellEnd"/>
      <w:r w:rsidR="00A502DD">
        <w:rPr>
          <w:sz w:val="22"/>
          <w:szCs w:val="22"/>
          <w:lang w:eastAsia="zh-CN"/>
        </w:rPr>
        <w:t xml:space="preserve">, the MAC entity can signal SR transmission and then deliver MAC </w:t>
      </w:r>
      <w:proofErr w:type="spellStart"/>
      <w:r w:rsidR="00A502DD">
        <w:rPr>
          <w:sz w:val="22"/>
          <w:szCs w:val="22"/>
          <w:lang w:eastAsia="zh-CN"/>
        </w:rPr>
        <w:t>PDU</w:t>
      </w:r>
      <w:proofErr w:type="spellEnd"/>
      <w:r w:rsidR="00A502DD">
        <w:rPr>
          <w:sz w:val="22"/>
          <w:szCs w:val="22"/>
          <w:lang w:eastAsia="zh-CN"/>
        </w:rPr>
        <w:t xml:space="preserve"> for </w:t>
      </w:r>
      <w:proofErr w:type="spellStart"/>
      <w:r w:rsidR="00A502DD">
        <w:rPr>
          <w:sz w:val="22"/>
          <w:szCs w:val="22"/>
          <w:lang w:eastAsia="zh-CN"/>
        </w:rPr>
        <w:t>PUSCH</w:t>
      </w:r>
      <w:proofErr w:type="spellEnd"/>
      <w:r w:rsidR="00A502DD">
        <w:rPr>
          <w:sz w:val="22"/>
          <w:szCs w:val="22"/>
          <w:lang w:eastAsia="zh-CN"/>
        </w:rPr>
        <w:t xml:space="preserve"> transmission. </w:t>
      </w:r>
      <w:r w:rsidR="00B76CCF">
        <w:rPr>
          <w:sz w:val="22"/>
          <w:szCs w:val="22"/>
          <w:lang w:eastAsia="zh-CN"/>
        </w:rPr>
        <w:t xml:space="preserve">If there is no data available for the </w:t>
      </w:r>
      <w:proofErr w:type="spellStart"/>
      <w:r w:rsidR="00B76CCF">
        <w:rPr>
          <w:sz w:val="22"/>
          <w:szCs w:val="22"/>
          <w:lang w:eastAsia="zh-CN"/>
        </w:rPr>
        <w:t>PUSCH</w:t>
      </w:r>
      <w:proofErr w:type="spellEnd"/>
      <w:r w:rsidR="00B76CCF">
        <w:rPr>
          <w:sz w:val="22"/>
          <w:szCs w:val="22"/>
          <w:lang w:eastAsia="zh-CN"/>
        </w:rPr>
        <w:t xml:space="preserve">, the MAC entity is able to generate a MAC </w:t>
      </w:r>
      <w:proofErr w:type="spellStart"/>
      <w:r w:rsidR="00B76CCF">
        <w:rPr>
          <w:sz w:val="22"/>
          <w:szCs w:val="22"/>
          <w:lang w:eastAsia="zh-CN"/>
        </w:rPr>
        <w:t>PDU</w:t>
      </w:r>
      <w:proofErr w:type="spellEnd"/>
      <w:r w:rsidR="00B76CCF">
        <w:rPr>
          <w:sz w:val="22"/>
          <w:szCs w:val="22"/>
          <w:lang w:eastAsia="zh-CN"/>
        </w:rPr>
        <w:t xml:space="preserve"> if </w:t>
      </w:r>
      <w:proofErr w:type="spellStart"/>
      <w:r w:rsidR="00B76CCF">
        <w:rPr>
          <w:sz w:val="22"/>
          <w:szCs w:val="22"/>
          <w:lang w:eastAsia="zh-CN"/>
        </w:rPr>
        <w:t>Rel</w:t>
      </w:r>
      <w:proofErr w:type="spellEnd"/>
      <w:r w:rsidR="00B76CCF">
        <w:rPr>
          <w:sz w:val="22"/>
          <w:szCs w:val="22"/>
          <w:lang w:eastAsia="zh-CN"/>
        </w:rPr>
        <w:t xml:space="preserve">-16 </w:t>
      </w:r>
      <w:proofErr w:type="spellStart"/>
      <w:r w:rsidR="00B76CCF">
        <w:rPr>
          <w:sz w:val="22"/>
          <w:szCs w:val="22"/>
          <w:lang w:eastAsia="zh-CN"/>
        </w:rPr>
        <w:t>PUSCH</w:t>
      </w:r>
      <w:proofErr w:type="spellEnd"/>
      <w:r w:rsidR="00B76CCF">
        <w:rPr>
          <w:sz w:val="22"/>
          <w:szCs w:val="22"/>
          <w:lang w:eastAsia="zh-CN"/>
        </w:rPr>
        <w:t xml:space="preserve"> skipping is enabled. </w:t>
      </w:r>
      <w:r w:rsidR="00A502DD">
        <w:rPr>
          <w:sz w:val="22"/>
          <w:szCs w:val="22"/>
          <w:lang w:eastAsia="zh-CN"/>
        </w:rPr>
        <w:t xml:space="preserve">  </w:t>
      </w:r>
    </w:p>
    <w:p w14:paraId="6A924DCB" w14:textId="712A8B43" w:rsidR="00C655CD" w:rsidRPr="002E235A" w:rsidRDefault="00B70FF6" w:rsidP="002E235A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</w:t>
      </w:r>
      <w:r w:rsidR="00C655CD" w:rsidRPr="00656F4D">
        <w:rPr>
          <w:rFonts w:eastAsia="宋体"/>
          <w:sz w:val="22"/>
          <w:szCs w:val="22"/>
          <w:lang w:eastAsia="zh-CN"/>
        </w:rPr>
        <w:t xml:space="preserve">f </w:t>
      </w:r>
      <w:r w:rsidR="00E83FE2">
        <w:rPr>
          <w:rFonts w:eastAsia="宋体"/>
          <w:sz w:val="22"/>
          <w:szCs w:val="22"/>
          <w:lang w:eastAsia="zh-CN"/>
        </w:rPr>
        <w:t>P</w:t>
      </w:r>
      <w:r w:rsidR="00C655CD">
        <w:rPr>
          <w:rFonts w:eastAsia="宋体"/>
          <w:sz w:val="22"/>
          <w:szCs w:val="22"/>
          <w:lang w:eastAsia="zh-CN"/>
        </w:rPr>
        <w:t xml:space="preserve">roposals </w:t>
      </w:r>
      <w:r>
        <w:rPr>
          <w:rFonts w:eastAsia="宋体"/>
          <w:sz w:val="22"/>
          <w:szCs w:val="22"/>
          <w:lang w:eastAsia="zh-CN"/>
        </w:rPr>
        <w:t>2-6</w:t>
      </w:r>
      <w:r w:rsidR="00C655CD">
        <w:rPr>
          <w:rFonts w:eastAsia="宋体"/>
          <w:sz w:val="22"/>
          <w:szCs w:val="22"/>
          <w:lang w:eastAsia="zh-CN"/>
        </w:rPr>
        <w:t xml:space="preserve"> </w:t>
      </w:r>
      <w:r w:rsidR="00ED6031">
        <w:rPr>
          <w:rFonts w:eastAsia="宋体"/>
          <w:sz w:val="22"/>
          <w:szCs w:val="22"/>
          <w:lang w:eastAsia="zh-CN"/>
        </w:rPr>
        <w:t>are</w:t>
      </w:r>
      <w:r w:rsidR="00C655CD">
        <w:rPr>
          <w:rFonts w:eastAsia="宋体"/>
          <w:sz w:val="22"/>
          <w:szCs w:val="22"/>
          <w:lang w:eastAsia="zh-CN"/>
        </w:rPr>
        <w:t xml:space="preserve"> agreeable,</w:t>
      </w:r>
      <w:r w:rsidR="00AB26C4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AB26C4">
        <w:rPr>
          <w:rFonts w:eastAsia="宋体"/>
          <w:sz w:val="22"/>
          <w:szCs w:val="22"/>
          <w:lang w:eastAsia="zh-CN"/>
        </w:rPr>
        <w:t>RAN2</w:t>
      </w:r>
      <w:proofErr w:type="spellEnd"/>
      <w:r w:rsidR="00C655CD">
        <w:rPr>
          <w:rFonts w:eastAsia="宋体"/>
          <w:sz w:val="22"/>
          <w:szCs w:val="22"/>
          <w:lang w:eastAsia="zh-CN"/>
        </w:rPr>
        <w:t xml:space="preserve"> send</w:t>
      </w:r>
      <w:r w:rsidR="00AB26C4">
        <w:rPr>
          <w:rFonts w:eastAsia="宋体"/>
          <w:sz w:val="22"/>
          <w:szCs w:val="22"/>
          <w:lang w:eastAsia="zh-CN"/>
        </w:rPr>
        <w:t>s</w:t>
      </w:r>
      <w:r w:rsidR="00C655CD">
        <w:rPr>
          <w:rFonts w:eastAsia="宋体"/>
          <w:sz w:val="22"/>
          <w:szCs w:val="22"/>
          <w:lang w:eastAsia="zh-CN"/>
        </w:rPr>
        <w:t xml:space="preserve"> </w:t>
      </w:r>
      <w:proofErr w:type="gramStart"/>
      <w:r w:rsidR="00C655CD">
        <w:rPr>
          <w:rFonts w:eastAsia="宋体"/>
          <w:sz w:val="22"/>
          <w:szCs w:val="22"/>
          <w:lang w:eastAsia="zh-CN"/>
        </w:rPr>
        <w:t>an</w:t>
      </w:r>
      <w:proofErr w:type="gramEnd"/>
      <w:r w:rsidR="00C655CD">
        <w:rPr>
          <w:rFonts w:eastAsia="宋体"/>
          <w:sz w:val="22"/>
          <w:szCs w:val="22"/>
          <w:lang w:eastAsia="zh-CN"/>
        </w:rPr>
        <w:t xml:space="preserve"> LS [5] to </w:t>
      </w:r>
      <w:proofErr w:type="spellStart"/>
      <w:r w:rsidR="00C655CD">
        <w:rPr>
          <w:rFonts w:eastAsia="宋体"/>
          <w:sz w:val="22"/>
          <w:szCs w:val="22"/>
          <w:lang w:eastAsia="zh-CN"/>
        </w:rPr>
        <w:t>RAN1</w:t>
      </w:r>
      <w:proofErr w:type="spellEnd"/>
      <w:r w:rsidR="00341A4C">
        <w:rPr>
          <w:rFonts w:eastAsia="宋体"/>
          <w:sz w:val="22"/>
          <w:szCs w:val="22"/>
          <w:lang w:eastAsia="zh-CN"/>
        </w:rPr>
        <w:t xml:space="preserve"> informing</w:t>
      </w:r>
      <w:r w:rsidR="00353442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353442">
        <w:rPr>
          <w:rFonts w:eastAsia="宋体"/>
          <w:sz w:val="22"/>
          <w:szCs w:val="22"/>
          <w:lang w:eastAsia="zh-CN"/>
        </w:rPr>
        <w:t>RAN2’s</w:t>
      </w:r>
      <w:proofErr w:type="spellEnd"/>
      <w:r w:rsidR="00353442">
        <w:rPr>
          <w:rFonts w:eastAsia="宋体"/>
          <w:sz w:val="22"/>
          <w:szCs w:val="22"/>
          <w:lang w:eastAsia="zh-CN"/>
        </w:rPr>
        <w:t xml:space="preserve"> further question and understanding regarding the questions</w:t>
      </w:r>
      <w:r w:rsidR="00341A4C">
        <w:rPr>
          <w:rFonts w:eastAsia="宋体"/>
          <w:sz w:val="22"/>
          <w:szCs w:val="22"/>
          <w:lang w:eastAsia="zh-CN"/>
        </w:rPr>
        <w:t>.</w:t>
      </w:r>
      <w:r w:rsidR="00C655CD">
        <w:rPr>
          <w:rFonts w:eastAsia="宋体"/>
          <w:sz w:val="22"/>
          <w:szCs w:val="22"/>
          <w:lang w:eastAsia="zh-CN"/>
        </w:rPr>
        <w:t xml:space="preserve"> </w:t>
      </w:r>
    </w:p>
    <w:p w14:paraId="7227A4BC" w14:textId="25BBAD2D" w:rsidR="006120FD" w:rsidRDefault="006120FD" w:rsidP="0091768F">
      <w:pPr>
        <w:pStyle w:val="1"/>
        <w:rPr>
          <w:lang w:eastAsia="ko-KR"/>
        </w:rPr>
      </w:pPr>
      <w:r>
        <w:rPr>
          <w:lang w:eastAsia="ko-KR"/>
        </w:rPr>
        <w:t>3</w:t>
      </w:r>
      <w:r w:rsidR="00FF5C0A"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31ABC94C" w14:textId="1FB16C92" w:rsidR="00A934F1" w:rsidRDefault="00843709" w:rsidP="008E09B9">
      <w:pPr>
        <w:pStyle w:val="B1"/>
        <w:adjustRightInd w:val="0"/>
        <w:snapToGrid w:val="0"/>
        <w:spacing w:after="120"/>
        <w:ind w:left="0" w:firstLine="0"/>
        <w:jc w:val="both"/>
        <w:rPr>
          <w:sz w:val="22"/>
          <w:szCs w:val="22"/>
        </w:rPr>
      </w:pPr>
      <w:r w:rsidRPr="009645C5">
        <w:rPr>
          <w:sz w:val="22"/>
          <w:szCs w:val="22"/>
          <w:lang w:eastAsia="ko-KR"/>
        </w:rPr>
        <w:t xml:space="preserve">In this contribution, we have </w:t>
      </w:r>
      <w:r w:rsidR="0021390B" w:rsidRPr="009645C5">
        <w:rPr>
          <w:bCs/>
          <w:sz w:val="22"/>
          <w:szCs w:val="22"/>
        </w:rPr>
        <w:t>provided our understanding</w:t>
      </w:r>
      <w:r w:rsidR="004E0A4F" w:rsidRPr="009645C5">
        <w:rPr>
          <w:bCs/>
          <w:sz w:val="22"/>
          <w:szCs w:val="22"/>
        </w:rPr>
        <w:t xml:space="preserve"> on </w:t>
      </w:r>
      <w:r w:rsidR="004E0A4F" w:rsidRPr="009645C5">
        <w:rPr>
          <w:sz w:val="22"/>
          <w:szCs w:val="22"/>
          <w:lang w:eastAsia="ko-KR"/>
        </w:rPr>
        <w:t>the remaining issues</w:t>
      </w:r>
      <w:r w:rsidR="005504DA" w:rsidRPr="009645C5">
        <w:rPr>
          <w:sz w:val="22"/>
          <w:szCs w:val="22"/>
          <w:lang w:eastAsia="ko-KR"/>
        </w:rPr>
        <w:t xml:space="preserve"> </w:t>
      </w:r>
      <w:r w:rsidR="00CB6426" w:rsidRPr="004767F1">
        <w:rPr>
          <w:sz w:val="22"/>
          <w:szCs w:val="22"/>
          <w:lang w:eastAsia="ko-KR"/>
        </w:rPr>
        <w:t xml:space="preserve">for </w:t>
      </w:r>
      <w:r w:rsidR="00CB6426">
        <w:rPr>
          <w:rFonts w:eastAsia="宋体"/>
          <w:sz w:val="22"/>
          <w:szCs w:val="22"/>
          <w:lang w:eastAsia="zh-CN"/>
        </w:rPr>
        <w:t xml:space="preserve">overlapped </w:t>
      </w:r>
      <w:proofErr w:type="spellStart"/>
      <w:r w:rsidR="00CB6426">
        <w:rPr>
          <w:rFonts w:eastAsia="宋体"/>
          <w:sz w:val="22"/>
          <w:szCs w:val="22"/>
          <w:lang w:eastAsia="zh-CN"/>
        </w:rPr>
        <w:t>PUSCH</w:t>
      </w:r>
      <w:proofErr w:type="spellEnd"/>
      <w:r w:rsidR="00CB6426">
        <w:rPr>
          <w:rFonts w:eastAsia="宋体"/>
          <w:sz w:val="22"/>
          <w:szCs w:val="22"/>
          <w:lang w:eastAsia="zh-CN"/>
        </w:rPr>
        <w:t xml:space="preserve"> and UCI with </w:t>
      </w:r>
      <w:proofErr w:type="spellStart"/>
      <w:r w:rsidR="00CB6426">
        <w:rPr>
          <w:rFonts w:eastAsia="宋体"/>
          <w:sz w:val="22"/>
          <w:szCs w:val="22"/>
          <w:lang w:eastAsia="zh-CN"/>
        </w:rPr>
        <w:t>Rel</w:t>
      </w:r>
      <w:proofErr w:type="spellEnd"/>
      <w:r w:rsidR="00CB6426">
        <w:rPr>
          <w:rFonts w:eastAsia="宋体"/>
          <w:sz w:val="22"/>
          <w:szCs w:val="22"/>
          <w:lang w:eastAsia="zh-CN"/>
        </w:rPr>
        <w:t>-16 UL skipping</w:t>
      </w:r>
      <w:r w:rsidR="005504DA" w:rsidRPr="009645C5">
        <w:rPr>
          <w:sz w:val="22"/>
          <w:szCs w:val="22"/>
          <w:lang w:eastAsia="ko-KR"/>
        </w:rPr>
        <w:t xml:space="preserve">. </w:t>
      </w:r>
      <w:r w:rsidR="00351D53" w:rsidRPr="009645C5">
        <w:rPr>
          <w:sz w:val="22"/>
          <w:szCs w:val="22"/>
        </w:rPr>
        <w:t xml:space="preserve">And our </w:t>
      </w:r>
      <w:r w:rsidR="009A6A6C" w:rsidRPr="009645C5">
        <w:rPr>
          <w:sz w:val="22"/>
          <w:szCs w:val="22"/>
        </w:rPr>
        <w:t xml:space="preserve">observation and </w:t>
      </w:r>
      <w:r w:rsidR="00351D53" w:rsidRPr="009645C5">
        <w:rPr>
          <w:sz w:val="22"/>
          <w:szCs w:val="22"/>
        </w:rPr>
        <w:t>proposals are given as follows,</w:t>
      </w:r>
    </w:p>
    <w:p w14:paraId="2CEC691E" w14:textId="77777777" w:rsidR="00157353" w:rsidRPr="00221537" w:rsidRDefault="00157353" w:rsidP="00157353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221537">
        <w:rPr>
          <w:rFonts w:eastAsia="宋体" w:hint="eastAsia"/>
          <w:b/>
          <w:sz w:val="22"/>
          <w:szCs w:val="22"/>
          <w:lang w:eastAsia="zh-CN"/>
        </w:rPr>
        <w:t>O</w:t>
      </w:r>
      <w:r w:rsidRPr="00221537">
        <w:rPr>
          <w:rFonts w:eastAsia="宋体"/>
          <w:b/>
          <w:sz w:val="22"/>
          <w:szCs w:val="22"/>
          <w:lang w:eastAsia="zh-CN"/>
        </w:rPr>
        <w:t xml:space="preserve">bservation: </w:t>
      </w:r>
      <w:r w:rsidRPr="00221537">
        <w:rPr>
          <w:rFonts w:eastAsia="宋体"/>
          <w:b/>
          <w:sz w:val="22"/>
          <w:lang w:eastAsia="zh-CN"/>
        </w:rPr>
        <w:t xml:space="preserve">PHY layer </w:t>
      </w:r>
      <w:r>
        <w:rPr>
          <w:rFonts w:eastAsia="宋体"/>
          <w:b/>
          <w:sz w:val="22"/>
          <w:lang w:eastAsia="zh-CN"/>
        </w:rPr>
        <w:t>has the privilege to</w:t>
      </w:r>
      <w:r w:rsidRPr="00221537">
        <w:rPr>
          <w:rFonts w:eastAsia="宋体"/>
          <w:b/>
          <w:sz w:val="22"/>
          <w:lang w:eastAsia="zh-CN"/>
        </w:rPr>
        <w:t xml:space="preserve"> determine whether </w:t>
      </w:r>
      <w:r w:rsidRPr="00221537">
        <w:rPr>
          <w:rFonts w:eastAsia="宋体"/>
          <w:b/>
          <w:sz w:val="22"/>
          <w:szCs w:val="22"/>
          <w:lang w:eastAsia="zh-CN"/>
        </w:rPr>
        <w:t xml:space="preserve">a </w:t>
      </w:r>
      <w:r w:rsidRPr="00221537">
        <w:rPr>
          <w:rFonts w:eastAsia="宋体"/>
          <w:b/>
          <w:sz w:val="22"/>
        </w:rPr>
        <w:t>dynamic grant/configured grant</w:t>
      </w:r>
      <w:r w:rsidRPr="00221537">
        <w:rPr>
          <w:rFonts w:eastAsia="宋体" w:hint="eastAsia"/>
          <w:b/>
          <w:sz w:val="22"/>
          <w:lang w:eastAsia="zh-CN"/>
        </w:rPr>
        <w:t>/</w:t>
      </w:r>
      <w:r w:rsidRPr="00221537">
        <w:rPr>
          <w:rFonts w:eastAsia="宋体"/>
          <w:b/>
          <w:sz w:val="22"/>
          <w:lang w:eastAsia="zh-CN"/>
        </w:rPr>
        <w:t xml:space="preserve">SR transmission </w:t>
      </w:r>
      <w:r>
        <w:rPr>
          <w:rFonts w:eastAsia="宋体"/>
          <w:b/>
          <w:sz w:val="22"/>
          <w:lang w:eastAsia="zh-CN"/>
        </w:rPr>
        <w:t>can</w:t>
      </w:r>
      <w:r w:rsidRPr="00221537">
        <w:rPr>
          <w:rFonts w:eastAsia="宋体"/>
          <w:b/>
          <w:sz w:val="22"/>
          <w:lang w:eastAsia="zh-CN"/>
        </w:rPr>
        <w:t xml:space="preserve"> be prioritized in the MAC entity.</w:t>
      </w:r>
    </w:p>
    <w:p w14:paraId="6DAA29B4" w14:textId="35CC8997" w:rsidR="00157353" w:rsidRDefault="00157353" w:rsidP="00157353">
      <w:pPr>
        <w:spacing w:after="240"/>
        <w:jc w:val="both"/>
        <w:rPr>
          <w:b/>
          <w:sz w:val="22"/>
          <w:szCs w:val="22"/>
        </w:rPr>
      </w:pPr>
      <w:r w:rsidRPr="007E1539">
        <w:rPr>
          <w:b/>
          <w:sz w:val="22"/>
          <w:szCs w:val="22"/>
        </w:rPr>
        <w:t xml:space="preserve">Proposal 1: In the case where the MAC entity is not configured with </w:t>
      </w:r>
      <w:proofErr w:type="spellStart"/>
      <w:r w:rsidRPr="007E1539">
        <w:rPr>
          <w:b/>
          <w:i/>
          <w:iCs/>
          <w:sz w:val="22"/>
          <w:szCs w:val="22"/>
        </w:rPr>
        <w:t>lch-basedPrioritization</w:t>
      </w:r>
      <w:proofErr w:type="spellEnd"/>
      <w:r w:rsidRPr="007E1539">
        <w:rPr>
          <w:b/>
          <w:iCs/>
          <w:sz w:val="22"/>
          <w:szCs w:val="22"/>
        </w:rPr>
        <w:t xml:space="preserve"> while configured with </w:t>
      </w:r>
      <w:r w:rsidRPr="007E1539">
        <w:rPr>
          <w:b/>
          <w:i/>
          <w:noProof/>
          <w:sz w:val="22"/>
          <w:szCs w:val="22"/>
        </w:rPr>
        <w:t>enhancedSkipUplinkTxConfigured</w:t>
      </w:r>
      <w:r w:rsidRPr="007E1539">
        <w:rPr>
          <w:b/>
          <w:noProof/>
          <w:sz w:val="22"/>
          <w:szCs w:val="22"/>
        </w:rPr>
        <w:t xml:space="preserve"> with value </w:t>
      </w:r>
      <w:r w:rsidRPr="007E1539">
        <w:rPr>
          <w:b/>
          <w:i/>
          <w:noProof/>
          <w:sz w:val="22"/>
          <w:szCs w:val="22"/>
        </w:rPr>
        <w:t>true</w:t>
      </w:r>
      <w:r w:rsidRPr="007E1539">
        <w:rPr>
          <w:b/>
          <w:iCs/>
          <w:sz w:val="22"/>
          <w:szCs w:val="22"/>
        </w:rPr>
        <w:t>,</w:t>
      </w:r>
      <w:r w:rsidRPr="007E1539">
        <w:rPr>
          <w:b/>
          <w:sz w:val="22"/>
          <w:szCs w:val="22"/>
        </w:rPr>
        <w:t xml:space="preserve"> if there is overlapping </w:t>
      </w:r>
      <w:proofErr w:type="spellStart"/>
      <w:r w:rsidRPr="007E1539">
        <w:rPr>
          <w:b/>
          <w:sz w:val="22"/>
          <w:szCs w:val="22"/>
        </w:rPr>
        <w:t>PUSCH</w:t>
      </w:r>
      <w:proofErr w:type="spellEnd"/>
      <w:r w:rsidRPr="007E1539">
        <w:rPr>
          <w:b/>
          <w:sz w:val="22"/>
          <w:szCs w:val="22"/>
        </w:rPr>
        <w:t xml:space="preserve"> duration of at least two configured uplink grants and there is a </w:t>
      </w:r>
      <w:proofErr w:type="spellStart"/>
      <w:r w:rsidRPr="007E1539">
        <w:rPr>
          <w:b/>
          <w:sz w:val="22"/>
          <w:szCs w:val="22"/>
        </w:rPr>
        <w:t>PUCCH</w:t>
      </w:r>
      <w:proofErr w:type="spellEnd"/>
      <w:r w:rsidRPr="007E1539">
        <w:rPr>
          <w:b/>
          <w:sz w:val="22"/>
          <w:szCs w:val="22"/>
        </w:rPr>
        <w:t xml:space="preserve"> only overlapping with one of those configured uplink grants, it is up to UE implementation to choose one of the configured uplink grants (i.e. </w:t>
      </w:r>
      <w:r w:rsidRPr="007E1539">
        <w:rPr>
          <w:rFonts w:eastAsia="宋体"/>
          <w:b/>
          <w:sz w:val="22"/>
          <w:szCs w:val="22"/>
          <w:lang w:eastAsia="zh-CN"/>
        </w:rPr>
        <w:t>n</w:t>
      </w:r>
      <w:r w:rsidRPr="007E1539">
        <w:rPr>
          <w:b/>
          <w:sz w:val="22"/>
          <w:szCs w:val="22"/>
        </w:rPr>
        <w:t>o</w:t>
      </w:r>
      <w:r>
        <w:rPr>
          <w:b/>
          <w:sz w:val="22"/>
          <w:szCs w:val="22"/>
        </w:rPr>
        <w:t xml:space="preserve"> </w:t>
      </w:r>
      <w:r w:rsidRPr="007E1539">
        <w:rPr>
          <w:b/>
          <w:sz w:val="22"/>
          <w:szCs w:val="22"/>
        </w:rPr>
        <w:t xml:space="preserve">spec impact).  </w:t>
      </w:r>
    </w:p>
    <w:p w14:paraId="61BD0EC4" w14:textId="02C733EF" w:rsidR="00157353" w:rsidRDefault="00157353" w:rsidP="00157353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111774">
        <w:rPr>
          <w:b/>
          <w:sz w:val="22"/>
          <w:szCs w:val="22"/>
        </w:rPr>
        <w:t>Proposal 2:</w:t>
      </w:r>
      <w:r>
        <w:rPr>
          <w:b/>
          <w:sz w:val="22"/>
          <w:szCs w:val="22"/>
        </w:rPr>
        <w:t xml:space="preserve"> Send </w:t>
      </w:r>
      <w:proofErr w:type="gramStart"/>
      <w:r>
        <w:rPr>
          <w:b/>
          <w:sz w:val="22"/>
          <w:szCs w:val="22"/>
        </w:rPr>
        <w:t>an</w:t>
      </w:r>
      <w:proofErr w:type="gramEnd"/>
      <w:r>
        <w:rPr>
          <w:b/>
          <w:sz w:val="22"/>
          <w:szCs w:val="22"/>
        </w:rPr>
        <w:t xml:space="preserve"> LS asking </w:t>
      </w:r>
      <w:proofErr w:type="spellStart"/>
      <w:r>
        <w:rPr>
          <w:b/>
          <w:sz w:val="22"/>
          <w:szCs w:val="22"/>
        </w:rPr>
        <w:t>RAN1</w:t>
      </w:r>
      <w:proofErr w:type="spellEnd"/>
      <w:r>
        <w:rPr>
          <w:b/>
          <w:sz w:val="22"/>
          <w:szCs w:val="22"/>
        </w:rPr>
        <w:t xml:space="preserve"> whether </w:t>
      </w:r>
      <w:r w:rsidRPr="00582F8B">
        <w:rPr>
          <w:b/>
          <w:sz w:val="21"/>
          <w:szCs w:val="22"/>
          <w:lang w:eastAsia="en-GB"/>
        </w:rPr>
        <w:t>DG always overrides CG</w:t>
      </w:r>
      <w:r>
        <w:rPr>
          <w:b/>
          <w:sz w:val="22"/>
          <w:szCs w:val="22"/>
        </w:rPr>
        <w:t xml:space="preserve"> can be supported and confirmed when</w:t>
      </w:r>
      <w:r w:rsidRPr="009E263F">
        <w:rPr>
          <w:b/>
          <w:i/>
          <w:sz w:val="22"/>
          <w:szCs w:val="22"/>
        </w:rPr>
        <w:t xml:space="preserve"> </w:t>
      </w:r>
      <w:proofErr w:type="spellStart"/>
      <w:r w:rsidRPr="009E263F">
        <w:rPr>
          <w:b/>
          <w:i/>
          <w:sz w:val="21"/>
          <w:szCs w:val="22"/>
        </w:rPr>
        <w:t>lch-BasedPrioritization</w:t>
      </w:r>
      <w:proofErr w:type="spellEnd"/>
      <w:r w:rsidRPr="00582F8B">
        <w:rPr>
          <w:b/>
          <w:sz w:val="21"/>
          <w:szCs w:val="22"/>
          <w:lang w:eastAsia="en-GB"/>
        </w:rPr>
        <w:t xml:space="preserve"> is not configured and </w:t>
      </w:r>
      <w:proofErr w:type="spellStart"/>
      <w:r w:rsidRPr="00582F8B">
        <w:rPr>
          <w:b/>
          <w:sz w:val="21"/>
          <w:szCs w:val="22"/>
          <w:lang w:eastAsia="en-GB"/>
        </w:rPr>
        <w:t>Rel</w:t>
      </w:r>
      <w:proofErr w:type="spellEnd"/>
      <w:r w:rsidRPr="00582F8B">
        <w:rPr>
          <w:b/>
          <w:sz w:val="21"/>
          <w:szCs w:val="22"/>
          <w:lang w:eastAsia="en-GB"/>
        </w:rPr>
        <w:t xml:space="preserve">-16 </w:t>
      </w:r>
      <w:proofErr w:type="spellStart"/>
      <w:r w:rsidRPr="00582F8B">
        <w:rPr>
          <w:b/>
          <w:sz w:val="21"/>
          <w:szCs w:val="22"/>
          <w:lang w:eastAsia="en-GB"/>
        </w:rPr>
        <w:t>PUSCH</w:t>
      </w:r>
      <w:proofErr w:type="spellEnd"/>
      <w:r w:rsidRPr="00582F8B">
        <w:rPr>
          <w:b/>
          <w:sz w:val="21"/>
          <w:szCs w:val="22"/>
          <w:lang w:eastAsia="en-GB"/>
        </w:rPr>
        <w:t xml:space="preserve"> skipping is enabled</w:t>
      </w:r>
      <w:r>
        <w:rPr>
          <w:b/>
          <w:sz w:val="21"/>
          <w:szCs w:val="22"/>
          <w:lang w:eastAsia="en-GB"/>
        </w:rPr>
        <w:t>.</w:t>
      </w:r>
    </w:p>
    <w:p w14:paraId="50FE1FCF" w14:textId="2F2015A4" w:rsidR="00157353" w:rsidRDefault="00157353" w:rsidP="00157353">
      <w:pPr>
        <w:adjustRightInd w:val="0"/>
        <w:snapToGrid w:val="0"/>
        <w:spacing w:after="120"/>
        <w:jc w:val="both"/>
        <w:rPr>
          <w:b/>
          <w:sz w:val="22"/>
          <w:szCs w:val="22"/>
        </w:rPr>
      </w:pPr>
      <w:r w:rsidRPr="00111774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111774">
        <w:rPr>
          <w:b/>
          <w:sz w:val="22"/>
          <w:szCs w:val="22"/>
        </w:rPr>
        <w:t xml:space="preserve">: In the case where the MAC entity is configured with </w:t>
      </w:r>
      <w:proofErr w:type="spellStart"/>
      <w:r w:rsidRPr="00111774">
        <w:rPr>
          <w:b/>
          <w:i/>
          <w:iCs/>
          <w:sz w:val="22"/>
          <w:szCs w:val="22"/>
        </w:rPr>
        <w:t>lch-basedPrioritization</w:t>
      </w:r>
      <w:proofErr w:type="spellEnd"/>
      <w:r w:rsidRPr="00111774">
        <w:rPr>
          <w:b/>
          <w:iCs/>
          <w:sz w:val="22"/>
          <w:szCs w:val="22"/>
        </w:rPr>
        <w:t xml:space="preserve">, the processing timeline condition for PHY layer procedures shall be </w:t>
      </w:r>
      <w:r w:rsidRPr="00111774">
        <w:rPr>
          <w:b/>
          <w:sz w:val="22"/>
          <w:szCs w:val="22"/>
          <w:lang w:eastAsia="ko-KR"/>
        </w:rPr>
        <w:t>satisfied</w:t>
      </w:r>
      <w:r w:rsidRPr="00111774">
        <w:rPr>
          <w:b/>
          <w:iCs/>
          <w:sz w:val="22"/>
          <w:szCs w:val="22"/>
        </w:rPr>
        <w:t xml:space="preserve"> by the MAC entity via UE implementation.  </w:t>
      </w:r>
    </w:p>
    <w:p w14:paraId="49EC19D7" w14:textId="425D54FF" w:rsidR="00157353" w:rsidRPr="00AF5F37" w:rsidRDefault="00157353" w:rsidP="00157353">
      <w:pPr>
        <w:adjustRightInd w:val="0"/>
        <w:snapToGrid w:val="0"/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 w:rsidRPr="00111774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  <w:r w:rsidRPr="00111774">
        <w:rPr>
          <w:b/>
          <w:sz w:val="22"/>
          <w:szCs w:val="22"/>
        </w:rPr>
        <w:t xml:space="preserve">: </w:t>
      </w:r>
      <w:r w:rsidRPr="00AF5F37">
        <w:rPr>
          <w:b/>
          <w:sz w:val="22"/>
        </w:rPr>
        <w:t xml:space="preserve">For the case of overlapping </w:t>
      </w:r>
      <w:proofErr w:type="spellStart"/>
      <w:r w:rsidRPr="00AF5F37">
        <w:rPr>
          <w:b/>
          <w:sz w:val="22"/>
        </w:rPr>
        <w:t>PUSCH</w:t>
      </w:r>
      <w:proofErr w:type="spellEnd"/>
      <w:r w:rsidRPr="00AF5F37">
        <w:rPr>
          <w:b/>
          <w:sz w:val="22"/>
        </w:rPr>
        <w:t xml:space="preserve"> and SR with equal </w:t>
      </w:r>
      <w:proofErr w:type="spellStart"/>
      <w:r w:rsidRPr="00AF5F37">
        <w:rPr>
          <w:b/>
          <w:sz w:val="22"/>
        </w:rPr>
        <w:t>L1</w:t>
      </w:r>
      <w:proofErr w:type="spellEnd"/>
      <w:r w:rsidRPr="00AF5F37">
        <w:rPr>
          <w:b/>
          <w:sz w:val="22"/>
        </w:rPr>
        <w:t xml:space="preserve"> priority</w:t>
      </w:r>
      <w:r>
        <w:rPr>
          <w:b/>
          <w:sz w:val="22"/>
        </w:rPr>
        <w:t xml:space="preserve">, </w:t>
      </w:r>
      <w:proofErr w:type="spellStart"/>
      <w:r>
        <w:rPr>
          <w:b/>
          <w:sz w:val="22"/>
        </w:rPr>
        <w:t>Rel</w:t>
      </w:r>
      <w:proofErr w:type="spellEnd"/>
      <w:r>
        <w:rPr>
          <w:b/>
          <w:sz w:val="22"/>
        </w:rPr>
        <w:t xml:space="preserve">-16 </w:t>
      </w:r>
      <w:proofErr w:type="spellStart"/>
      <w:r>
        <w:rPr>
          <w:b/>
          <w:sz w:val="22"/>
        </w:rPr>
        <w:t>PUSCH</w:t>
      </w:r>
      <w:proofErr w:type="spellEnd"/>
      <w:r>
        <w:rPr>
          <w:b/>
          <w:sz w:val="22"/>
        </w:rPr>
        <w:t xml:space="preserve"> skipping is enabled, </w:t>
      </w:r>
      <w:r w:rsidRPr="00AF5F37">
        <w:rPr>
          <w:b/>
          <w:sz w:val="22"/>
        </w:rPr>
        <w:t xml:space="preserve">and MAC has not yet delivered MAC </w:t>
      </w:r>
      <w:proofErr w:type="spellStart"/>
      <w:r w:rsidRPr="00AF5F37">
        <w:rPr>
          <w:b/>
          <w:sz w:val="22"/>
        </w:rPr>
        <w:t>PDU</w:t>
      </w:r>
      <w:proofErr w:type="spellEnd"/>
      <w:r w:rsidRPr="00AF5F37">
        <w:rPr>
          <w:b/>
          <w:sz w:val="22"/>
        </w:rPr>
        <w:t xml:space="preserve"> for the </w:t>
      </w:r>
      <w:proofErr w:type="spellStart"/>
      <w:r w:rsidRPr="00AF5F37">
        <w:rPr>
          <w:b/>
          <w:sz w:val="22"/>
        </w:rPr>
        <w:t>PUSCH</w:t>
      </w:r>
      <w:proofErr w:type="spellEnd"/>
      <w:r w:rsidRPr="00AF5F37">
        <w:rPr>
          <w:b/>
          <w:sz w:val="22"/>
        </w:rPr>
        <w:t xml:space="preserve"> to PHY, if SR is prioritized in MAC, MAC shall not deliver the MAC </w:t>
      </w:r>
      <w:proofErr w:type="spellStart"/>
      <w:r w:rsidRPr="00AF5F37">
        <w:rPr>
          <w:b/>
          <w:sz w:val="22"/>
        </w:rPr>
        <w:t>PDU</w:t>
      </w:r>
      <w:proofErr w:type="spellEnd"/>
      <w:r w:rsidRPr="00AF5F37">
        <w:rPr>
          <w:b/>
          <w:sz w:val="22"/>
        </w:rPr>
        <w:t xml:space="preserve"> for the </w:t>
      </w:r>
      <w:proofErr w:type="spellStart"/>
      <w:r w:rsidRPr="00AF5F37">
        <w:rPr>
          <w:b/>
          <w:sz w:val="22"/>
        </w:rPr>
        <w:t>PUSCH</w:t>
      </w:r>
      <w:proofErr w:type="spellEnd"/>
      <w:r w:rsidRPr="00AF5F37">
        <w:rPr>
          <w:b/>
          <w:sz w:val="22"/>
        </w:rPr>
        <w:t xml:space="preserve"> and shall instruct PHY for SR transmission.</w:t>
      </w:r>
    </w:p>
    <w:p w14:paraId="749EDE39" w14:textId="7CEB08CC" w:rsidR="00CB6426" w:rsidRDefault="00157353" w:rsidP="00157353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4556F8">
        <w:rPr>
          <w:b/>
          <w:sz w:val="22"/>
          <w:szCs w:val="22"/>
        </w:rPr>
        <w:lastRenderedPageBreak/>
        <w:t xml:space="preserve">Proposal </w:t>
      </w:r>
      <w:r>
        <w:rPr>
          <w:b/>
          <w:sz w:val="22"/>
          <w:szCs w:val="22"/>
        </w:rPr>
        <w:t>5</w:t>
      </w:r>
      <w:r w:rsidRPr="004556F8">
        <w:rPr>
          <w:b/>
          <w:sz w:val="22"/>
          <w:szCs w:val="22"/>
        </w:rPr>
        <w:t>:</w:t>
      </w:r>
      <w:r w:rsidRPr="004556F8">
        <w:rPr>
          <w:b/>
          <w:sz w:val="22"/>
        </w:rPr>
        <w:t xml:space="preserve"> </w:t>
      </w:r>
      <w:proofErr w:type="spellStart"/>
      <w:r w:rsidRPr="004556F8">
        <w:rPr>
          <w:b/>
          <w:sz w:val="22"/>
        </w:rPr>
        <w:t>RAN2</w:t>
      </w:r>
      <w:proofErr w:type="spellEnd"/>
      <w:r w:rsidRPr="004556F8">
        <w:rPr>
          <w:b/>
          <w:sz w:val="22"/>
        </w:rPr>
        <w:t xml:space="preserve"> confirms </w:t>
      </w:r>
      <w:r w:rsidRPr="004556F8">
        <w:rPr>
          <w:b/>
          <w:sz w:val="22"/>
          <w:szCs w:val="22"/>
          <w:lang w:eastAsia="zh-CN"/>
        </w:rPr>
        <w:t xml:space="preserve">MAC is not aware of the UCI multiplexing performed in PHY and only knows the configured </w:t>
      </w:r>
      <w:proofErr w:type="spellStart"/>
      <w:r w:rsidRPr="004556F8">
        <w:rPr>
          <w:b/>
          <w:sz w:val="22"/>
          <w:szCs w:val="22"/>
          <w:lang w:eastAsia="zh-CN"/>
        </w:rPr>
        <w:t>PUCCH</w:t>
      </w:r>
      <w:proofErr w:type="spellEnd"/>
      <w:r w:rsidRPr="004556F8">
        <w:rPr>
          <w:b/>
          <w:sz w:val="22"/>
          <w:szCs w:val="22"/>
          <w:lang w:eastAsia="zh-CN"/>
        </w:rPr>
        <w:t xml:space="preserve"> resource for SR</w:t>
      </w:r>
      <w:r>
        <w:rPr>
          <w:b/>
          <w:sz w:val="22"/>
          <w:szCs w:val="22"/>
          <w:lang w:eastAsia="zh-CN"/>
        </w:rPr>
        <w:t xml:space="preserve">, regardless of whether the </w:t>
      </w:r>
      <w:proofErr w:type="spellStart"/>
      <w:r w:rsidRPr="0070761F">
        <w:rPr>
          <w:b/>
          <w:iCs/>
          <w:sz w:val="22"/>
          <w:szCs w:val="22"/>
        </w:rPr>
        <w:t>Rel</w:t>
      </w:r>
      <w:proofErr w:type="spellEnd"/>
      <w:r w:rsidRPr="0070761F">
        <w:rPr>
          <w:b/>
          <w:iCs/>
          <w:sz w:val="22"/>
          <w:szCs w:val="22"/>
        </w:rPr>
        <w:t xml:space="preserve">-16 </w:t>
      </w:r>
      <w:proofErr w:type="spellStart"/>
      <w:r w:rsidRPr="0070761F">
        <w:rPr>
          <w:b/>
          <w:iCs/>
          <w:sz w:val="22"/>
          <w:szCs w:val="22"/>
        </w:rPr>
        <w:t>PUSCH</w:t>
      </w:r>
      <w:proofErr w:type="spellEnd"/>
      <w:r w:rsidRPr="0070761F">
        <w:rPr>
          <w:b/>
          <w:iCs/>
          <w:sz w:val="22"/>
          <w:szCs w:val="22"/>
        </w:rPr>
        <w:t xml:space="preserve"> skipping</w:t>
      </w:r>
      <w:r>
        <w:rPr>
          <w:b/>
          <w:iCs/>
          <w:sz w:val="22"/>
          <w:szCs w:val="22"/>
        </w:rPr>
        <w:t xml:space="preserve"> feature is supported</w:t>
      </w:r>
      <w:r w:rsidRPr="0070761F">
        <w:rPr>
          <w:b/>
          <w:sz w:val="22"/>
          <w:szCs w:val="22"/>
          <w:lang w:eastAsia="zh-CN"/>
        </w:rPr>
        <w:t>.</w:t>
      </w:r>
    </w:p>
    <w:p w14:paraId="462F8AB6" w14:textId="77777777" w:rsidR="009131A6" w:rsidRPr="00F034A2" w:rsidRDefault="009131A6" w:rsidP="009131A6">
      <w:pPr>
        <w:adjustRightInd w:val="0"/>
        <w:snapToGrid w:val="0"/>
        <w:spacing w:after="120"/>
        <w:jc w:val="both"/>
        <w:rPr>
          <w:b/>
          <w:lang w:eastAsia="ko-KR"/>
        </w:rPr>
      </w:pPr>
      <w:r w:rsidRPr="00F034A2">
        <w:rPr>
          <w:b/>
          <w:sz w:val="22"/>
          <w:szCs w:val="22"/>
        </w:rPr>
        <w:t>Proposal 6:</w:t>
      </w:r>
      <w:r w:rsidRPr="00F034A2">
        <w:rPr>
          <w:b/>
          <w:sz w:val="22"/>
        </w:rPr>
        <w:t xml:space="preserve"> </w:t>
      </w:r>
      <w:proofErr w:type="spellStart"/>
      <w:r w:rsidRPr="00F034A2">
        <w:rPr>
          <w:b/>
          <w:sz w:val="22"/>
        </w:rPr>
        <w:t>RAN2</w:t>
      </w:r>
      <w:proofErr w:type="spellEnd"/>
      <w:r w:rsidRPr="00F034A2">
        <w:rPr>
          <w:b/>
          <w:sz w:val="22"/>
        </w:rPr>
        <w:t xml:space="preserve"> confirms</w:t>
      </w:r>
      <w:r w:rsidRPr="00F034A2">
        <w:rPr>
          <w:b/>
          <w:sz w:val="22"/>
          <w:szCs w:val="22"/>
          <w:lang w:eastAsia="zh-CN"/>
        </w:rPr>
        <w:t xml:space="preserve"> whether UL skipping-related check is prioritized over the </w:t>
      </w:r>
      <w:proofErr w:type="spellStart"/>
      <w:r w:rsidRPr="00F034A2">
        <w:rPr>
          <w:b/>
          <w:sz w:val="22"/>
          <w:szCs w:val="22"/>
          <w:lang w:eastAsia="zh-CN"/>
        </w:rPr>
        <w:t>LCH</w:t>
      </w:r>
      <w:proofErr w:type="spellEnd"/>
      <w:r w:rsidRPr="00F034A2">
        <w:rPr>
          <w:b/>
          <w:sz w:val="22"/>
          <w:szCs w:val="22"/>
          <w:lang w:eastAsia="zh-CN"/>
        </w:rPr>
        <w:t xml:space="preserve"> based prioritization check</w:t>
      </w:r>
      <w:r>
        <w:rPr>
          <w:b/>
          <w:sz w:val="22"/>
          <w:szCs w:val="22"/>
          <w:lang w:eastAsia="zh-CN"/>
        </w:rPr>
        <w:t xml:space="preserve"> or vice versa is based on PHY layer implementation when there is overlapped </w:t>
      </w:r>
      <w:proofErr w:type="spellStart"/>
      <w:r>
        <w:rPr>
          <w:b/>
          <w:sz w:val="22"/>
          <w:szCs w:val="22"/>
          <w:lang w:eastAsia="zh-CN"/>
        </w:rPr>
        <w:t>PUSCH</w:t>
      </w:r>
      <w:proofErr w:type="spellEnd"/>
      <w:r>
        <w:rPr>
          <w:b/>
          <w:sz w:val="22"/>
          <w:szCs w:val="22"/>
          <w:lang w:eastAsia="zh-CN"/>
        </w:rPr>
        <w:t xml:space="preserve"> and SR with </w:t>
      </w:r>
      <w:proofErr w:type="spellStart"/>
      <w:r>
        <w:rPr>
          <w:b/>
          <w:sz w:val="22"/>
          <w:szCs w:val="22"/>
          <w:lang w:eastAsia="zh-CN"/>
        </w:rPr>
        <w:t>Rel</w:t>
      </w:r>
      <w:proofErr w:type="spellEnd"/>
      <w:r>
        <w:rPr>
          <w:b/>
          <w:sz w:val="22"/>
          <w:szCs w:val="22"/>
          <w:lang w:eastAsia="zh-CN"/>
        </w:rPr>
        <w:t xml:space="preserve">-16 </w:t>
      </w:r>
      <w:proofErr w:type="spellStart"/>
      <w:r>
        <w:rPr>
          <w:b/>
          <w:sz w:val="22"/>
          <w:szCs w:val="22"/>
          <w:lang w:eastAsia="zh-CN"/>
        </w:rPr>
        <w:t>PUSCH</w:t>
      </w:r>
      <w:proofErr w:type="spellEnd"/>
      <w:r>
        <w:rPr>
          <w:b/>
          <w:sz w:val="22"/>
          <w:szCs w:val="22"/>
          <w:lang w:eastAsia="zh-CN"/>
        </w:rPr>
        <w:t xml:space="preserve"> skipping enabled. </w:t>
      </w:r>
    </w:p>
    <w:p w14:paraId="60B6D980" w14:textId="2DEB2BEA" w:rsidR="006120FD" w:rsidRDefault="006120FD" w:rsidP="0091768F">
      <w:pPr>
        <w:pStyle w:val="1"/>
        <w:rPr>
          <w:lang w:eastAsia="ko-KR"/>
        </w:rPr>
      </w:pPr>
      <w:bookmarkStart w:id="9" w:name="_GoBack"/>
      <w:bookmarkEnd w:id="9"/>
      <w:r>
        <w:rPr>
          <w:lang w:eastAsia="ko-KR"/>
        </w:rPr>
        <w:t>4</w:t>
      </w:r>
      <w:r w:rsidR="00FF5C0A"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6A12430" w14:textId="409E7ED4" w:rsidR="008A0E4D" w:rsidRDefault="008A0E4D" w:rsidP="00164568">
      <w:pPr>
        <w:pStyle w:val="EX"/>
        <w:snapToGrid w:val="0"/>
        <w:spacing w:after="120"/>
        <w:ind w:left="0" w:firstLine="0"/>
        <w:jc w:val="both"/>
        <w:rPr>
          <w:sz w:val="22"/>
          <w:szCs w:val="22"/>
          <w:lang w:eastAsia="ko-KR"/>
        </w:rPr>
      </w:pPr>
      <w:r w:rsidRPr="006E7929">
        <w:rPr>
          <w:sz w:val="22"/>
          <w:szCs w:val="22"/>
          <w:lang w:eastAsia="ko-KR"/>
        </w:rPr>
        <w:t>[</w:t>
      </w:r>
      <w:r>
        <w:rPr>
          <w:sz w:val="22"/>
          <w:szCs w:val="22"/>
          <w:lang w:eastAsia="ko-KR"/>
        </w:rPr>
        <w:t>1</w:t>
      </w:r>
      <w:r w:rsidRPr="006E7929">
        <w:rPr>
          <w:sz w:val="22"/>
          <w:szCs w:val="22"/>
          <w:lang w:eastAsia="ko-KR"/>
        </w:rPr>
        <w:t>]</w:t>
      </w:r>
      <w:r>
        <w:rPr>
          <w:sz w:val="22"/>
          <w:szCs w:val="22"/>
          <w:lang w:eastAsia="ko-KR"/>
        </w:rPr>
        <w:t xml:space="preserve"> </w:t>
      </w:r>
      <w:proofErr w:type="spellStart"/>
      <w:r w:rsidRPr="008A0E4D">
        <w:rPr>
          <w:sz w:val="22"/>
          <w:szCs w:val="22"/>
          <w:lang w:eastAsia="ko-KR"/>
        </w:rPr>
        <w:t>R2</w:t>
      </w:r>
      <w:proofErr w:type="spellEnd"/>
      <w:r w:rsidRPr="008A0E4D">
        <w:rPr>
          <w:sz w:val="22"/>
          <w:szCs w:val="22"/>
          <w:lang w:eastAsia="ko-KR"/>
        </w:rPr>
        <w:t>-113-e</w:t>
      </w:r>
      <w:r>
        <w:rPr>
          <w:sz w:val="22"/>
          <w:szCs w:val="22"/>
          <w:lang w:eastAsia="ko-KR"/>
        </w:rPr>
        <w:t xml:space="preserve"> </w:t>
      </w:r>
      <w:r w:rsidRPr="008A0E4D">
        <w:rPr>
          <w:sz w:val="22"/>
          <w:szCs w:val="22"/>
          <w:lang w:eastAsia="ko-KR"/>
        </w:rPr>
        <w:t>Meeting</w:t>
      </w:r>
      <w:r>
        <w:rPr>
          <w:sz w:val="22"/>
          <w:szCs w:val="22"/>
          <w:lang w:eastAsia="ko-KR"/>
        </w:rPr>
        <w:t xml:space="preserve"> </w:t>
      </w:r>
      <w:r w:rsidRPr="008A0E4D">
        <w:rPr>
          <w:sz w:val="22"/>
          <w:szCs w:val="22"/>
          <w:lang w:eastAsia="ko-KR"/>
        </w:rPr>
        <w:t>Report</w:t>
      </w:r>
      <w:r>
        <w:rPr>
          <w:rFonts w:eastAsia="Arial Unicode MS" w:cs="Arial"/>
          <w:kern w:val="2"/>
          <w:sz w:val="22"/>
          <w:szCs w:val="22"/>
          <w:lang w:eastAsia="ja-JP"/>
        </w:rPr>
        <w:t>.</w:t>
      </w:r>
    </w:p>
    <w:p w14:paraId="0B00C4CF" w14:textId="178AAFAB" w:rsidR="004C05F6" w:rsidRDefault="003E4EA5" w:rsidP="00164568">
      <w:pPr>
        <w:pStyle w:val="EX"/>
        <w:snapToGrid w:val="0"/>
        <w:spacing w:after="120"/>
        <w:ind w:left="0" w:firstLine="0"/>
        <w:jc w:val="both"/>
        <w:rPr>
          <w:sz w:val="22"/>
          <w:szCs w:val="22"/>
        </w:rPr>
      </w:pPr>
      <w:r w:rsidRPr="006E7929">
        <w:rPr>
          <w:sz w:val="22"/>
          <w:szCs w:val="22"/>
          <w:lang w:eastAsia="ko-KR"/>
        </w:rPr>
        <w:t>[</w:t>
      </w:r>
      <w:r w:rsidR="006C66D2">
        <w:rPr>
          <w:sz w:val="22"/>
          <w:szCs w:val="22"/>
          <w:lang w:eastAsia="ko-KR"/>
        </w:rPr>
        <w:t>2</w:t>
      </w:r>
      <w:r w:rsidRPr="006E7929">
        <w:rPr>
          <w:sz w:val="22"/>
          <w:szCs w:val="22"/>
          <w:lang w:eastAsia="ko-KR"/>
        </w:rPr>
        <w:t>]</w:t>
      </w:r>
      <w:r w:rsidR="00A53402" w:rsidRPr="006E7929">
        <w:rPr>
          <w:sz w:val="22"/>
          <w:szCs w:val="22"/>
          <w:lang w:eastAsia="ko-KR"/>
        </w:rPr>
        <w:t xml:space="preserve"> </w:t>
      </w:r>
      <w:proofErr w:type="spellStart"/>
      <w:r w:rsidR="00E8652F" w:rsidRPr="006E7929">
        <w:rPr>
          <w:sz w:val="22"/>
          <w:szCs w:val="22"/>
        </w:rPr>
        <w:t>R1</w:t>
      </w:r>
      <w:proofErr w:type="spellEnd"/>
      <w:r w:rsidR="00E8652F" w:rsidRPr="006E7929">
        <w:rPr>
          <w:sz w:val="22"/>
          <w:szCs w:val="22"/>
        </w:rPr>
        <w:t>-</w:t>
      </w:r>
      <w:r w:rsidR="00532ABF" w:rsidRPr="006E7929">
        <w:rPr>
          <w:sz w:val="22"/>
          <w:szCs w:val="22"/>
        </w:rPr>
        <w:t>2</w:t>
      </w:r>
      <w:r w:rsidR="00E21D0A">
        <w:rPr>
          <w:sz w:val="22"/>
          <w:szCs w:val="22"/>
        </w:rPr>
        <w:t>102244</w:t>
      </w:r>
      <w:r w:rsidR="00E8652F" w:rsidRPr="006E7929">
        <w:rPr>
          <w:sz w:val="22"/>
          <w:szCs w:val="22"/>
        </w:rPr>
        <w:t>.</w:t>
      </w:r>
      <w:r w:rsidR="00E8652F" w:rsidRPr="005D3485">
        <w:rPr>
          <w:sz w:val="28"/>
          <w:szCs w:val="22"/>
        </w:rPr>
        <w:t xml:space="preserve"> </w:t>
      </w:r>
      <w:r w:rsidR="000F448F" w:rsidRPr="005D3485">
        <w:rPr>
          <w:sz w:val="22"/>
        </w:rPr>
        <w:t xml:space="preserve">Reply LS on overlapped data and SR are of equal </w:t>
      </w:r>
      <w:proofErr w:type="spellStart"/>
      <w:r w:rsidR="000F448F" w:rsidRPr="005D3485">
        <w:rPr>
          <w:sz w:val="22"/>
        </w:rPr>
        <w:t>L1</w:t>
      </w:r>
      <w:proofErr w:type="spellEnd"/>
      <w:r w:rsidR="000F448F" w:rsidRPr="005D3485">
        <w:rPr>
          <w:sz w:val="22"/>
        </w:rPr>
        <w:t xml:space="preserve"> priority</w:t>
      </w:r>
      <w:r w:rsidR="00E8652F" w:rsidRPr="006E7929">
        <w:rPr>
          <w:sz w:val="22"/>
          <w:szCs w:val="22"/>
        </w:rPr>
        <w:t xml:space="preserve">. </w:t>
      </w:r>
      <w:r w:rsidR="00894933">
        <w:rPr>
          <w:sz w:val="22"/>
          <w:szCs w:val="22"/>
        </w:rPr>
        <w:t>v</w:t>
      </w:r>
      <w:r w:rsidR="00E8652F" w:rsidRPr="006E7929">
        <w:rPr>
          <w:sz w:val="22"/>
          <w:szCs w:val="22"/>
        </w:rPr>
        <w:t>ivo</w:t>
      </w:r>
      <w:r w:rsidR="00CE3593">
        <w:rPr>
          <w:sz w:val="22"/>
          <w:szCs w:val="22"/>
        </w:rPr>
        <w:t>.</w:t>
      </w:r>
    </w:p>
    <w:p w14:paraId="72A1E870" w14:textId="1BF64509" w:rsidR="00E50026" w:rsidRPr="00881185" w:rsidRDefault="00E50026" w:rsidP="00E50026">
      <w:pPr>
        <w:pStyle w:val="EX"/>
        <w:snapToGrid w:val="0"/>
        <w:spacing w:after="120"/>
        <w:ind w:left="0" w:firstLine="0"/>
        <w:jc w:val="both"/>
        <w:rPr>
          <w:sz w:val="28"/>
          <w:szCs w:val="22"/>
        </w:rPr>
      </w:pPr>
      <w:r w:rsidRPr="006E7929">
        <w:rPr>
          <w:sz w:val="22"/>
          <w:szCs w:val="22"/>
          <w:lang w:eastAsia="ko-KR"/>
        </w:rPr>
        <w:t>[</w:t>
      </w:r>
      <w:r w:rsidR="006C66D2">
        <w:rPr>
          <w:sz w:val="22"/>
          <w:szCs w:val="22"/>
          <w:lang w:eastAsia="ko-KR"/>
        </w:rPr>
        <w:t>3</w:t>
      </w:r>
      <w:r w:rsidRPr="006E7929">
        <w:rPr>
          <w:sz w:val="22"/>
          <w:szCs w:val="22"/>
          <w:lang w:eastAsia="ko-KR"/>
        </w:rPr>
        <w:t xml:space="preserve">] </w:t>
      </w:r>
      <w:proofErr w:type="spellStart"/>
      <w:r w:rsidRPr="006E7929">
        <w:rPr>
          <w:sz w:val="22"/>
          <w:szCs w:val="22"/>
        </w:rPr>
        <w:t>R1</w:t>
      </w:r>
      <w:proofErr w:type="spellEnd"/>
      <w:r w:rsidRPr="006E7929">
        <w:rPr>
          <w:sz w:val="22"/>
          <w:szCs w:val="22"/>
        </w:rPr>
        <w:t>-2</w:t>
      </w:r>
      <w:r>
        <w:rPr>
          <w:sz w:val="22"/>
          <w:szCs w:val="22"/>
        </w:rPr>
        <w:t>10224</w:t>
      </w:r>
      <w:r w:rsidR="00881185">
        <w:rPr>
          <w:sz w:val="22"/>
          <w:szCs w:val="22"/>
        </w:rPr>
        <w:t>9</w:t>
      </w:r>
      <w:r w:rsidRPr="006E7929">
        <w:rPr>
          <w:sz w:val="22"/>
          <w:szCs w:val="22"/>
        </w:rPr>
        <w:t>.</w:t>
      </w:r>
      <w:r w:rsidRPr="005D3485">
        <w:rPr>
          <w:sz w:val="28"/>
          <w:szCs w:val="22"/>
        </w:rPr>
        <w:t xml:space="preserve"> </w:t>
      </w:r>
      <w:r w:rsidR="00881185" w:rsidRPr="00881185">
        <w:rPr>
          <w:sz w:val="22"/>
        </w:rPr>
        <w:t xml:space="preserve">LS on UL skipping for </w:t>
      </w:r>
      <w:proofErr w:type="spellStart"/>
      <w:r w:rsidR="00881185" w:rsidRPr="00881185">
        <w:rPr>
          <w:sz w:val="22"/>
        </w:rPr>
        <w:t>PUSCH</w:t>
      </w:r>
      <w:proofErr w:type="spellEnd"/>
      <w:r w:rsidR="00881185" w:rsidRPr="00881185">
        <w:rPr>
          <w:sz w:val="22"/>
        </w:rPr>
        <w:t xml:space="preserve"> in </w:t>
      </w:r>
      <w:proofErr w:type="spellStart"/>
      <w:r w:rsidR="00881185" w:rsidRPr="00881185">
        <w:rPr>
          <w:sz w:val="22"/>
        </w:rPr>
        <w:t>Rel</w:t>
      </w:r>
      <w:proofErr w:type="spellEnd"/>
      <w:r w:rsidR="00881185" w:rsidRPr="00881185">
        <w:rPr>
          <w:sz w:val="22"/>
        </w:rPr>
        <w:t>-16</w:t>
      </w:r>
      <w:r w:rsidR="00881185">
        <w:rPr>
          <w:sz w:val="22"/>
        </w:rPr>
        <w:t xml:space="preserve">. </w:t>
      </w:r>
      <w:r>
        <w:rPr>
          <w:sz w:val="22"/>
          <w:szCs w:val="22"/>
        </w:rPr>
        <w:t>v</w:t>
      </w:r>
      <w:r w:rsidRPr="006E7929">
        <w:rPr>
          <w:sz w:val="22"/>
          <w:szCs w:val="22"/>
        </w:rPr>
        <w:t>ivo</w:t>
      </w:r>
      <w:r>
        <w:rPr>
          <w:sz w:val="22"/>
          <w:szCs w:val="22"/>
        </w:rPr>
        <w:t>.</w:t>
      </w:r>
    </w:p>
    <w:p w14:paraId="7DD64784" w14:textId="595F2FA3" w:rsidR="00264D04" w:rsidRPr="00A80A95" w:rsidRDefault="00F60C0D" w:rsidP="00164568">
      <w:pPr>
        <w:pStyle w:val="EX"/>
        <w:snapToGrid w:val="0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A80A95">
        <w:rPr>
          <w:rFonts w:eastAsia="宋体" w:hint="eastAsia"/>
          <w:sz w:val="22"/>
          <w:szCs w:val="22"/>
          <w:lang w:eastAsia="zh-CN"/>
        </w:rPr>
        <w:t>[</w:t>
      </w:r>
      <w:r w:rsidRPr="00A80A95">
        <w:rPr>
          <w:rFonts w:eastAsia="宋体"/>
          <w:sz w:val="22"/>
          <w:szCs w:val="22"/>
          <w:lang w:eastAsia="zh-CN"/>
        </w:rPr>
        <w:t xml:space="preserve">4] </w:t>
      </w:r>
      <w:proofErr w:type="spellStart"/>
      <w:r w:rsidRPr="00A80A95">
        <w:rPr>
          <w:rFonts w:eastAsia="宋体"/>
          <w:sz w:val="22"/>
          <w:szCs w:val="22"/>
          <w:lang w:eastAsia="zh-CN"/>
        </w:rPr>
        <w:t>R2</w:t>
      </w:r>
      <w:proofErr w:type="spellEnd"/>
      <w:r w:rsidRPr="00A80A95">
        <w:rPr>
          <w:rFonts w:eastAsia="宋体"/>
          <w:sz w:val="22"/>
          <w:szCs w:val="22"/>
          <w:lang w:eastAsia="zh-CN"/>
        </w:rPr>
        <w:t>-2011124.</w:t>
      </w:r>
      <w:r w:rsidRPr="00A80A95">
        <w:rPr>
          <w:rFonts w:cs="Arial"/>
          <w:sz w:val="22"/>
          <w:szCs w:val="22"/>
        </w:rPr>
        <w:t xml:space="preserve"> LS on overlapped data and SR are of equal </w:t>
      </w:r>
      <w:proofErr w:type="spellStart"/>
      <w:r w:rsidRPr="00A80A95">
        <w:rPr>
          <w:rFonts w:cs="Arial"/>
          <w:sz w:val="22"/>
          <w:szCs w:val="22"/>
        </w:rPr>
        <w:t>L1</w:t>
      </w:r>
      <w:proofErr w:type="spellEnd"/>
      <w:r w:rsidRPr="00A80A95">
        <w:rPr>
          <w:rFonts w:cs="Arial"/>
          <w:sz w:val="22"/>
          <w:szCs w:val="22"/>
        </w:rPr>
        <w:t xml:space="preserve"> priority. Huawei.</w:t>
      </w:r>
    </w:p>
    <w:p w14:paraId="4E4185F5" w14:textId="4D2722A9" w:rsidR="00656F4D" w:rsidRDefault="00656F4D" w:rsidP="00656F4D">
      <w:pPr>
        <w:pStyle w:val="EX"/>
        <w:snapToGrid w:val="0"/>
        <w:spacing w:after="120"/>
        <w:ind w:left="0" w:firstLine="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[5] </w:t>
      </w:r>
      <w:proofErr w:type="spellStart"/>
      <w:r>
        <w:rPr>
          <w:sz w:val="22"/>
          <w:szCs w:val="22"/>
          <w:lang w:eastAsia="ko-KR"/>
        </w:rPr>
        <w:t>R2</w:t>
      </w:r>
      <w:proofErr w:type="spellEnd"/>
      <w:r>
        <w:rPr>
          <w:sz w:val="22"/>
          <w:szCs w:val="22"/>
          <w:lang w:eastAsia="ko-KR"/>
        </w:rPr>
        <w:t>-</w:t>
      </w:r>
      <w:r w:rsidR="008B7C99">
        <w:rPr>
          <w:sz w:val="22"/>
          <w:szCs w:val="22"/>
          <w:lang w:eastAsia="ko-KR"/>
        </w:rPr>
        <w:t>2102754</w:t>
      </w:r>
      <w:r>
        <w:rPr>
          <w:sz w:val="22"/>
          <w:szCs w:val="22"/>
          <w:lang w:eastAsia="ko-KR"/>
        </w:rPr>
        <w:t xml:space="preserve">. </w:t>
      </w:r>
      <w:r w:rsidR="001D5A84" w:rsidRPr="001D5A84">
        <w:rPr>
          <w:sz w:val="22"/>
          <w:szCs w:val="22"/>
          <w:lang w:eastAsia="ko-KR"/>
        </w:rPr>
        <w:t xml:space="preserve">Draft reply LS to </w:t>
      </w:r>
      <w:proofErr w:type="spellStart"/>
      <w:r w:rsidR="001D5A84" w:rsidRPr="001D5A84">
        <w:rPr>
          <w:sz w:val="22"/>
          <w:szCs w:val="22"/>
          <w:lang w:eastAsia="ko-KR"/>
        </w:rPr>
        <w:t>RAN1</w:t>
      </w:r>
      <w:proofErr w:type="spellEnd"/>
      <w:r w:rsidR="001D5A84" w:rsidRPr="001D5A84">
        <w:rPr>
          <w:sz w:val="22"/>
          <w:szCs w:val="22"/>
          <w:lang w:eastAsia="ko-KR"/>
        </w:rPr>
        <w:t xml:space="preserve"> on overlapped data and SR are of equal </w:t>
      </w:r>
      <w:proofErr w:type="spellStart"/>
      <w:r w:rsidR="001D5A84" w:rsidRPr="001D5A84">
        <w:rPr>
          <w:sz w:val="22"/>
          <w:szCs w:val="22"/>
          <w:lang w:eastAsia="ko-KR"/>
        </w:rPr>
        <w:t>L1</w:t>
      </w:r>
      <w:proofErr w:type="spellEnd"/>
      <w:r w:rsidR="001D5A84" w:rsidRPr="001D5A84">
        <w:rPr>
          <w:sz w:val="22"/>
          <w:szCs w:val="22"/>
          <w:lang w:eastAsia="ko-KR"/>
        </w:rPr>
        <w:t xml:space="preserve"> priority</w:t>
      </w:r>
      <w:r w:rsidRPr="006E7929">
        <w:rPr>
          <w:sz w:val="22"/>
          <w:szCs w:val="22"/>
        </w:rPr>
        <w:t xml:space="preserve">. </w:t>
      </w:r>
      <w:r>
        <w:rPr>
          <w:sz w:val="22"/>
          <w:szCs w:val="22"/>
        </w:rPr>
        <w:t>v</w:t>
      </w:r>
      <w:r w:rsidRPr="006E7929">
        <w:rPr>
          <w:sz w:val="22"/>
          <w:szCs w:val="22"/>
        </w:rPr>
        <w:t>ivo</w:t>
      </w:r>
      <w:r>
        <w:rPr>
          <w:sz w:val="22"/>
          <w:szCs w:val="22"/>
        </w:rPr>
        <w:t>.</w:t>
      </w:r>
      <w:r w:rsidRPr="00FB235A">
        <w:rPr>
          <w:sz w:val="22"/>
          <w:szCs w:val="22"/>
          <w:lang w:eastAsia="ko-KR"/>
        </w:rPr>
        <w:t xml:space="preserve"> </w:t>
      </w:r>
    </w:p>
    <w:p w14:paraId="1139D354" w14:textId="4EA2DBB8" w:rsidR="00716D52" w:rsidRDefault="00716D52" w:rsidP="00A51FB5">
      <w:pPr>
        <w:pStyle w:val="EX"/>
        <w:snapToGrid w:val="0"/>
        <w:spacing w:after="120"/>
        <w:ind w:left="0" w:firstLine="0"/>
        <w:jc w:val="both"/>
        <w:rPr>
          <w:sz w:val="22"/>
          <w:szCs w:val="22"/>
        </w:rPr>
      </w:pPr>
    </w:p>
    <w:sectPr w:rsidR="00716D52" w:rsidSect="00DD13F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287DD" w14:textId="77777777" w:rsidR="0029779C" w:rsidRDefault="0029779C">
      <w:r>
        <w:separator/>
      </w:r>
    </w:p>
  </w:endnote>
  <w:endnote w:type="continuationSeparator" w:id="0">
    <w:p w14:paraId="5200F7A9" w14:textId="77777777" w:rsidR="0029779C" w:rsidRDefault="0029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0445A" w14:textId="77777777" w:rsidR="0029779C" w:rsidRDefault="0029779C">
      <w:r>
        <w:separator/>
      </w:r>
    </w:p>
  </w:footnote>
  <w:footnote w:type="continuationSeparator" w:id="0">
    <w:p w14:paraId="0509262A" w14:textId="77777777" w:rsidR="0029779C" w:rsidRDefault="0029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6304B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D04CF0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4E959D4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65B5779"/>
    <w:multiLevelType w:val="hybridMultilevel"/>
    <w:tmpl w:val="513E1DDA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A187FAC">
      <w:start w:val="2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AA5457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BB34BA3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3B1D0D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4255D9A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3A4D51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9150C43"/>
    <w:multiLevelType w:val="hybridMultilevel"/>
    <w:tmpl w:val="1848F4B0"/>
    <w:lvl w:ilvl="0" w:tplc="CC00A8D4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66A1BC7"/>
    <w:multiLevelType w:val="multilevel"/>
    <w:tmpl w:val="466A1BC7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DC24A00"/>
    <w:multiLevelType w:val="hybridMultilevel"/>
    <w:tmpl w:val="47365178"/>
    <w:lvl w:ilvl="0" w:tplc="1EA63C4E">
      <w:start w:val="3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87958"/>
    <w:multiLevelType w:val="hybridMultilevel"/>
    <w:tmpl w:val="DA185CC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AF3644F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ED971CE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1F8209D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22B576C"/>
    <w:multiLevelType w:val="hybridMultilevel"/>
    <w:tmpl w:val="FF4C9CFE"/>
    <w:lvl w:ilvl="0" w:tplc="1EA63C4E">
      <w:start w:val="38"/>
      <w:numFmt w:val="bullet"/>
      <w:lvlText w:val="-"/>
      <w:lvlJc w:val="left"/>
      <w:pPr>
        <w:ind w:left="47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24" w15:restartNumberingAfterBreak="0">
    <w:nsid w:val="63686987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6F57F99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7282E39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C14016E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45C9E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FD0950"/>
    <w:multiLevelType w:val="multilevel"/>
    <w:tmpl w:val="77FD0950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0701A4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B954CAD"/>
    <w:multiLevelType w:val="hybridMultilevel"/>
    <w:tmpl w:val="BFFCC4C8"/>
    <w:lvl w:ilvl="0" w:tplc="748CA6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C7A264B"/>
    <w:multiLevelType w:val="multilevel"/>
    <w:tmpl w:val="7C7A26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3F18CD"/>
    <w:multiLevelType w:val="hybridMultilevel"/>
    <w:tmpl w:val="3014C39C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5"/>
  </w:num>
  <w:num w:numId="4">
    <w:abstractNumId w:val="7"/>
  </w:num>
  <w:num w:numId="5">
    <w:abstractNumId w:val="14"/>
  </w:num>
  <w:num w:numId="6">
    <w:abstractNumId w:val="18"/>
  </w:num>
  <w:num w:numId="7">
    <w:abstractNumId w:val="17"/>
  </w:num>
  <w:num w:numId="8">
    <w:abstractNumId w:val="34"/>
  </w:num>
  <w:num w:numId="9">
    <w:abstractNumId w:val="23"/>
  </w:num>
  <w:num w:numId="10">
    <w:abstractNumId w:val="16"/>
  </w:num>
  <w:num w:numId="11">
    <w:abstractNumId w:val="8"/>
  </w:num>
  <w:num w:numId="12">
    <w:abstractNumId w:val="19"/>
  </w:num>
  <w:num w:numId="13">
    <w:abstractNumId w:val="15"/>
  </w:num>
  <w:num w:numId="14">
    <w:abstractNumId w:val="2"/>
  </w:num>
  <w:num w:numId="15">
    <w:abstractNumId w:val="1"/>
  </w:num>
  <w:num w:numId="16">
    <w:abstractNumId w:val="25"/>
  </w:num>
  <w:num w:numId="17">
    <w:abstractNumId w:val="29"/>
  </w:num>
  <w:num w:numId="18">
    <w:abstractNumId w:val="4"/>
  </w:num>
  <w:num w:numId="19">
    <w:abstractNumId w:val="5"/>
  </w:num>
  <w:num w:numId="20">
    <w:abstractNumId w:val="22"/>
  </w:num>
  <w:num w:numId="21">
    <w:abstractNumId w:val="6"/>
  </w:num>
  <w:num w:numId="22">
    <w:abstractNumId w:val="11"/>
  </w:num>
  <w:num w:numId="23">
    <w:abstractNumId w:val="24"/>
  </w:num>
  <w:num w:numId="24">
    <w:abstractNumId w:val="26"/>
  </w:num>
  <w:num w:numId="25">
    <w:abstractNumId w:val="9"/>
  </w:num>
  <w:num w:numId="26">
    <w:abstractNumId w:val="31"/>
  </w:num>
  <w:num w:numId="27">
    <w:abstractNumId w:val="3"/>
  </w:num>
  <w:num w:numId="28">
    <w:abstractNumId w:val="20"/>
  </w:num>
  <w:num w:numId="29">
    <w:abstractNumId w:val="0"/>
  </w:num>
  <w:num w:numId="30">
    <w:abstractNumId w:val="10"/>
  </w:num>
  <w:num w:numId="31">
    <w:abstractNumId w:val="21"/>
  </w:num>
  <w:num w:numId="32">
    <w:abstractNumId w:val="27"/>
  </w:num>
  <w:num w:numId="33">
    <w:abstractNumId w:val="32"/>
  </w:num>
  <w:num w:numId="34">
    <w:abstractNumId w:val="28"/>
  </w:num>
  <w:num w:numId="35">
    <w:abstractNumId w:val="12"/>
  </w:num>
  <w:num w:numId="36">
    <w:abstractNumId w:val="30"/>
  </w:num>
  <w:num w:numId="37">
    <w:abstractNumId w:val="3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M6gFAPIujIEtAAAA"/>
  </w:docVars>
  <w:rsids>
    <w:rsidRoot w:val="00022E4A"/>
    <w:rsid w:val="0000025C"/>
    <w:rsid w:val="000005B5"/>
    <w:rsid w:val="00001C64"/>
    <w:rsid w:val="00002D35"/>
    <w:rsid w:val="0000403B"/>
    <w:rsid w:val="00004D5A"/>
    <w:rsid w:val="00004F24"/>
    <w:rsid w:val="00005E44"/>
    <w:rsid w:val="00005E46"/>
    <w:rsid w:val="00005FFC"/>
    <w:rsid w:val="00006146"/>
    <w:rsid w:val="000065FC"/>
    <w:rsid w:val="00007398"/>
    <w:rsid w:val="00007A12"/>
    <w:rsid w:val="00007AF3"/>
    <w:rsid w:val="00007FB2"/>
    <w:rsid w:val="0001077E"/>
    <w:rsid w:val="00011A8E"/>
    <w:rsid w:val="00012206"/>
    <w:rsid w:val="00012A5C"/>
    <w:rsid w:val="00013031"/>
    <w:rsid w:val="00013E2C"/>
    <w:rsid w:val="00014309"/>
    <w:rsid w:val="00014FDC"/>
    <w:rsid w:val="00016161"/>
    <w:rsid w:val="000163A0"/>
    <w:rsid w:val="000164F0"/>
    <w:rsid w:val="000166B3"/>
    <w:rsid w:val="00016BFC"/>
    <w:rsid w:val="00017C47"/>
    <w:rsid w:val="00020BCA"/>
    <w:rsid w:val="00021689"/>
    <w:rsid w:val="000216A4"/>
    <w:rsid w:val="0002206E"/>
    <w:rsid w:val="00022A90"/>
    <w:rsid w:val="00022E4A"/>
    <w:rsid w:val="00023A05"/>
    <w:rsid w:val="000243E7"/>
    <w:rsid w:val="000247EE"/>
    <w:rsid w:val="00025F9A"/>
    <w:rsid w:val="000264E1"/>
    <w:rsid w:val="00026739"/>
    <w:rsid w:val="00026A55"/>
    <w:rsid w:val="00027209"/>
    <w:rsid w:val="000276BB"/>
    <w:rsid w:val="00027B75"/>
    <w:rsid w:val="000312D4"/>
    <w:rsid w:val="00031ACB"/>
    <w:rsid w:val="00032EEF"/>
    <w:rsid w:val="00033F8D"/>
    <w:rsid w:val="000340A7"/>
    <w:rsid w:val="000340C4"/>
    <w:rsid w:val="000341D8"/>
    <w:rsid w:val="00034660"/>
    <w:rsid w:val="0003503D"/>
    <w:rsid w:val="00035E77"/>
    <w:rsid w:val="00036629"/>
    <w:rsid w:val="00037844"/>
    <w:rsid w:val="00037D35"/>
    <w:rsid w:val="00037F08"/>
    <w:rsid w:val="000408E2"/>
    <w:rsid w:val="00040A4D"/>
    <w:rsid w:val="0004137A"/>
    <w:rsid w:val="00041BF8"/>
    <w:rsid w:val="000436A0"/>
    <w:rsid w:val="00043844"/>
    <w:rsid w:val="00044DD4"/>
    <w:rsid w:val="00045A43"/>
    <w:rsid w:val="000460F1"/>
    <w:rsid w:val="00046251"/>
    <w:rsid w:val="00046F4B"/>
    <w:rsid w:val="00047C8A"/>
    <w:rsid w:val="00047D53"/>
    <w:rsid w:val="00050859"/>
    <w:rsid w:val="00051014"/>
    <w:rsid w:val="00051FB2"/>
    <w:rsid w:val="00052842"/>
    <w:rsid w:val="000531B3"/>
    <w:rsid w:val="00053C32"/>
    <w:rsid w:val="00053E92"/>
    <w:rsid w:val="00053ED4"/>
    <w:rsid w:val="000540D1"/>
    <w:rsid w:val="00054194"/>
    <w:rsid w:val="000543E9"/>
    <w:rsid w:val="00054AAD"/>
    <w:rsid w:val="00055961"/>
    <w:rsid w:val="00055BC5"/>
    <w:rsid w:val="00055E6A"/>
    <w:rsid w:val="00055E75"/>
    <w:rsid w:val="00055ED4"/>
    <w:rsid w:val="00056291"/>
    <w:rsid w:val="000562EF"/>
    <w:rsid w:val="00056516"/>
    <w:rsid w:val="000566D6"/>
    <w:rsid w:val="00056964"/>
    <w:rsid w:val="00056CAE"/>
    <w:rsid w:val="00057225"/>
    <w:rsid w:val="000572C2"/>
    <w:rsid w:val="0005741B"/>
    <w:rsid w:val="00057A4B"/>
    <w:rsid w:val="000600FB"/>
    <w:rsid w:val="000613AE"/>
    <w:rsid w:val="0006163E"/>
    <w:rsid w:val="000624B8"/>
    <w:rsid w:val="00062D7F"/>
    <w:rsid w:val="00063DB5"/>
    <w:rsid w:val="000649E4"/>
    <w:rsid w:val="0006647D"/>
    <w:rsid w:val="00067110"/>
    <w:rsid w:val="0006723D"/>
    <w:rsid w:val="00067C26"/>
    <w:rsid w:val="00070532"/>
    <w:rsid w:val="00071033"/>
    <w:rsid w:val="00071C89"/>
    <w:rsid w:val="0007257F"/>
    <w:rsid w:val="000733D4"/>
    <w:rsid w:val="00073994"/>
    <w:rsid w:val="00073C6A"/>
    <w:rsid w:val="00074339"/>
    <w:rsid w:val="000746ED"/>
    <w:rsid w:val="00074996"/>
    <w:rsid w:val="00075BF6"/>
    <w:rsid w:val="000761A2"/>
    <w:rsid w:val="0008060A"/>
    <w:rsid w:val="00080AF5"/>
    <w:rsid w:val="00081F15"/>
    <w:rsid w:val="00082F28"/>
    <w:rsid w:val="000831B3"/>
    <w:rsid w:val="00083A61"/>
    <w:rsid w:val="00083F07"/>
    <w:rsid w:val="000842D0"/>
    <w:rsid w:val="00084678"/>
    <w:rsid w:val="0008470B"/>
    <w:rsid w:val="00085455"/>
    <w:rsid w:val="000856EC"/>
    <w:rsid w:val="000858AB"/>
    <w:rsid w:val="000859C5"/>
    <w:rsid w:val="00085F00"/>
    <w:rsid w:val="00086112"/>
    <w:rsid w:val="000861CB"/>
    <w:rsid w:val="000866B9"/>
    <w:rsid w:val="00086F57"/>
    <w:rsid w:val="00087E2B"/>
    <w:rsid w:val="000901DA"/>
    <w:rsid w:val="0009159B"/>
    <w:rsid w:val="00092968"/>
    <w:rsid w:val="000932F6"/>
    <w:rsid w:val="00093488"/>
    <w:rsid w:val="0009377E"/>
    <w:rsid w:val="000939A1"/>
    <w:rsid w:val="0009539B"/>
    <w:rsid w:val="00096009"/>
    <w:rsid w:val="00096275"/>
    <w:rsid w:val="000971B0"/>
    <w:rsid w:val="00097749"/>
    <w:rsid w:val="00097D26"/>
    <w:rsid w:val="00097DFA"/>
    <w:rsid w:val="000A081D"/>
    <w:rsid w:val="000A0821"/>
    <w:rsid w:val="000A0AFA"/>
    <w:rsid w:val="000A0AFD"/>
    <w:rsid w:val="000A0FA4"/>
    <w:rsid w:val="000A0FF9"/>
    <w:rsid w:val="000A1C12"/>
    <w:rsid w:val="000A24DB"/>
    <w:rsid w:val="000A2BB5"/>
    <w:rsid w:val="000A2CD9"/>
    <w:rsid w:val="000A3B61"/>
    <w:rsid w:val="000A454D"/>
    <w:rsid w:val="000A520E"/>
    <w:rsid w:val="000A6394"/>
    <w:rsid w:val="000A6604"/>
    <w:rsid w:val="000A70D4"/>
    <w:rsid w:val="000A7613"/>
    <w:rsid w:val="000A7667"/>
    <w:rsid w:val="000A7BC5"/>
    <w:rsid w:val="000A7C69"/>
    <w:rsid w:val="000A7F6F"/>
    <w:rsid w:val="000B02EC"/>
    <w:rsid w:val="000B0C39"/>
    <w:rsid w:val="000B147D"/>
    <w:rsid w:val="000B18DD"/>
    <w:rsid w:val="000B2913"/>
    <w:rsid w:val="000B37BB"/>
    <w:rsid w:val="000B3C14"/>
    <w:rsid w:val="000B3D22"/>
    <w:rsid w:val="000B41F4"/>
    <w:rsid w:val="000B68C2"/>
    <w:rsid w:val="000B6951"/>
    <w:rsid w:val="000B6D6A"/>
    <w:rsid w:val="000B728B"/>
    <w:rsid w:val="000B7DEE"/>
    <w:rsid w:val="000C038A"/>
    <w:rsid w:val="000C0F93"/>
    <w:rsid w:val="000C1167"/>
    <w:rsid w:val="000C1F56"/>
    <w:rsid w:val="000C28A7"/>
    <w:rsid w:val="000C3130"/>
    <w:rsid w:val="000C50CF"/>
    <w:rsid w:val="000C5181"/>
    <w:rsid w:val="000C6598"/>
    <w:rsid w:val="000C7130"/>
    <w:rsid w:val="000C764B"/>
    <w:rsid w:val="000C79CE"/>
    <w:rsid w:val="000D0FC1"/>
    <w:rsid w:val="000D15CC"/>
    <w:rsid w:val="000D2E4C"/>
    <w:rsid w:val="000D2EE1"/>
    <w:rsid w:val="000D3CB7"/>
    <w:rsid w:val="000D4071"/>
    <w:rsid w:val="000D4238"/>
    <w:rsid w:val="000D4358"/>
    <w:rsid w:val="000D4615"/>
    <w:rsid w:val="000D461A"/>
    <w:rsid w:val="000D481D"/>
    <w:rsid w:val="000D482A"/>
    <w:rsid w:val="000D54BC"/>
    <w:rsid w:val="000D54F4"/>
    <w:rsid w:val="000D553A"/>
    <w:rsid w:val="000D5E1A"/>
    <w:rsid w:val="000D6FCC"/>
    <w:rsid w:val="000E023E"/>
    <w:rsid w:val="000E05E1"/>
    <w:rsid w:val="000E0852"/>
    <w:rsid w:val="000E0979"/>
    <w:rsid w:val="000E1FD6"/>
    <w:rsid w:val="000E2DD8"/>
    <w:rsid w:val="000E33B3"/>
    <w:rsid w:val="000E38A4"/>
    <w:rsid w:val="000E4B97"/>
    <w:rsid w:val="000E5874"/>
    <w:rsid w:val="000E5C43"/>
    <w:rsid w:val="000E5CC5"/>
    <w:rsid w:val="000E60A0"/>
    <w:rsid w:val="000E60D3"/>
    <w:rsid w:val="000E71FC"/>
    <w:rsid w:val="000E72BE"/>
    <w:rsid w:val="000E7F40"/>
    <w:rsid w:val="000F04EE"/>
    <w:rsid w:val="000F1594"/>
    <w:rsid w:val="000F1A80"/>
    <w:rsid w:val="000F2BD3"/>
    <w:rsid w:val="000F39E5"/>
    <w:rsid w:val="000F3ACB"/>
    <w:rsid w:val="000F448F"/>
    <w:rsid w:val="000F460C"/>
    <w:rsid w:val="000F4FD7"/>
    <w:rsid w:val="000F59DC"/>
    <w:rsid w:val="000F61B0"/>
    <w:rsid w:val="000F62BD"/>
    <w:rsid w:val="000F68D6"/>
    <w:rsid w:val="000F700A"/>
    <w:rsid w:val="000F723C"/>
    <w:rsid w:val="001001B6"/>
    <w:rsid w:val="001008C7"/>
    <w:rsid w:val="00101DD0"/>
    <w:rsid w:val="00101F87"/>
    <w:rsid w:val="001028AE"/>
    <w:rsid w:val="0010296D"/>
    <w:rsid w:val="00102B0C"/>
    <w:rsid w:val="00102DF6"/>
    <w:rsid w:val="00102E37"/>
    <w:rsid w:val="00103800"/>
    <w:rsid w:val="00103CD4"/>
    <w:rsid w:val="001040B4"/>
    <w:rsid w:val="00104626"/>
    <w:rsid w:val="00104A42"/>
    <w:rsid w:val="0010501D"/>
    <w:rsid w:val="001050AD"/>
    <w:rsid w:val="00106111"/>
    <w:rsid w:val="00106982"/>
    <w:rsid w:val="00106DEC"/>
    <w:rsid w:val="001073A6"/>
    <w:rsid w:val="00107557"/>
    <w:rsid w:val="00107586"/>
    <w:rsid w:val="00107F50"/>
    <w:rsid w:val="00110618"/>
    <w:rsid w:val="00110657"/>
    <w:rsid w:val="00110D0F"/>
    <w:rsid w:val="001112F7"/>
    <w:rsid w:val="00111774"/>
    <w:rsid w:val="00112571"/>
    <w:rsid w:val="00113332"/>
    <w:rsid w:val="001136A9"/>
    <w:rsid w:val="00113D39"/>
    <w:rsid w:val="00114078"/>
    <w:rsid w:val="001143BD"/>
    <w:rsid w:val="00114FCD"/>
    <w:rsid w:val="00115545"/>
    <w:rsid w:val="001158AE"/>
    <w:rsid w:val="00115BE4"/>
    <w:rsid w:val="00116D8E"/>
    <w:rsid w:val="0011725B"/>
    <w:rsid w:val="001173F6"/>
    <w:rsid w:val="00120A77"/>
    <w:rsid w:val="00120EF2"/>
    <w:rsid w:val="00121090"/>
    <w:rsid w:val="001215DA"/>
    <w:rsid w:val="00121A5C"/>
    <w:rsid w:val="00122EB8"/>
    <w:rsid w:val="001234E6"/>
    <w:rsid w:val="001248C1"/>
    <w:rsid w:val="001251CC"/>
    <w:rsid w:val="00125700"/>
    <w:rsid w:val="0012575D"/>
    <w:rsid w:val="00130259"/>
    <w:rsid w:val="00131C64"/>
    <w:rsid w:val="001321BD"/>
    <w:rsid w:val="00132FD9"/>
    <w:rsid w:val="0013337F"/>
    <w:rsid w:val="0013431E"/>
    <w:rsid w:val="0013443C"/>
    <w:rsid w:val="00134718"/>
    <w:rsid w:val="0013497B"/>
    <w:rsid w:val="0013566B"/>
    <w:rsid w:val="00135810"/>
    <w:rsid w:val="00135B2F"/>
    <w:rsid w:val="00136E84"/>
    <w:rsid w:val="00137690"/>
    <w:rsid w:val="0014005E"/>
    <w:rsid w:val="001408ED"/>
    <w:rsid w:val="00141922"/>
    <w:rsid w:val="00142918"/>
    <w:rsid w:val="00143ACB"/>
    <w:rsid w:val="00144282"/>
    <w:rsid w:val="00144E0D"/>
    <w:rsid w:val="00144E79"/>
    <w:rsid w:val="00144EC2"/>
    <w:rsid w:val="00145021"/>
    <w:rsid w:val="0014521C"/>
    <w:rsid w:val="0014589B"/>
    <w:rsid w:val="00145D43"/>
    <w:rsid w:val="00147715"/>
    <w:rsid w:val="0014782A"/>
    <w:rsid w:val="00147A85"/>
    <w:rsid w:val="001503C2"/>
    <w:rsid w:val="00150918"/>
    <w:rsid w:val="001509FC"/>
    <w:rsid w:val="00150E59"/>
    <w:rsid w:val="0015225E"/>
    <w:rsid w:val="00152875"/>
    <w:rsid w:val="00154354"/>
    <w:rsid w:val="00154951"/>
    <w:rsid w:val="00154AB9"/>
    <w:rsid w:val="0015539A"/>
    <w:rsid w:val="0015607B"/>
    <w:rsid w:val="00157353"/>
    <w:rsid w:val="00157888"/>
    <w:rsid w:val="00160992"/>
    <w:rsid w:val="00160A32"/>
    <w:rsid w:val="00161931"/>
    <w:rsid w:val="0016212D"/>
    <w:rsid w:val="001622C4"/>
    <w:rsid w:val="0016246A"/>
    <w:rsid w:val="00163242"/>
    <w:rsid w:val="00164568"/>
    <w:rsid w:val="001647FC"/>
    <w:rsid w:val="00164D2E"/>
    <w:rsid w:val="00165108"/>
    <w:rsid w:val="001654F0"/>
    <w:rsid w:val="00165D13"/>
    <w:rsid w:val="001672BC"/>
    <w:rsid w:val="001672F2"/>
    <w:rsid w:val="00167376"/>
    <w:rsid w:val="001673F2"/>
    <w:rsid w:val="00167498"/>
    <w:rsid w:val="00167831"/>
    <w:rsid w:val="0017163B"/>
    <w:rsid w:val="001716C9"/>
    <w:rsid w:val="00172091"/>
    <w:rsid w:val="00173152"/>
    <w:rsid w:val="001743C2"/>
    <w:rsid w:val="0017456C"/>
    <w:rsid w:val="00174A27"/>
    <w:rsid w:val="00174C93"/>
    <w:rsid w:val="00174EA8"/>
    <w:rsid w:val="00174FC8"/>
    <w:rsid w:val="00175399"/>
    <w:rsid w:val="001755E2"/>
    <w:rsid w:val="001756F8"/>
    <w:rsid w:val="00175719"/>
    <w:rsid w:val="00175C69"/>
    <w:rsid w:val="00175ECE"/>
    <w:rsid w:val="001768DF"/>
    <w:rsid w:val="00176C25"/>
    <w:rsid w:val="001805B6"/>
    <w:rsid w:val="0018112E"/>
    <w:rsid w:val="00181254"/>
    <w:rsid w:val="00181331"/>
    <w:rsid w:val="0018168F"/>
    <w:rsid w:val="001822AB"/>
    <w:rsid w:val="00183242"/>
    <w:rsid w:val="00184175"/>
    <w:rsid w:val="001842F8"/>
    <w:rsid w:val="00184DAB"/>
    <w:rsid w:val="001852EA"/>
    <w:rsid w:val="001852FB"/>
    <w:rsid w:val="00186298"/>
    <w:rsid w:val="00186E33"/>
    <w:rsid w:val="00186FAC"/>
    <w:rsid w:val="0018707D"/>
    <w:rsid w:val="00187C0E"/>
    <w:rsid w:val="00190B82"/>
    <w:rsid w:val="00191C51"/>
    <w:rsid w:val="00192696"/>
    <w:rsid w:val="00192C46"/>
    <w:rsid w:val="0019376E"/>
    <w:rsid w:val="001937C4"/>
    <w:rsid w:val="00194415"/>
    <w:rsid w:val="00195187"/>
    <w:rsid w:val="0019528E"/>
    <w:rsid w:val="001953EA"/>
    <w:rsid w:val="00195847"/>
    <w:rsid w:val="001962F4"/>
    <w:rsid w:val="00196394"/>
    <w:rsid w:val="00196FEC"/>
    <w:rsid w:val="00197AC4"/>
    <w:rsid w:val="00197BC6"/>
    <w:rsid w:val="00197EC3"/>
    <w:rsid w:val="001A034D"/>
    <w:rsid w:val="001A1111"/>
    <w:rsid w:val="001A1B98"/>
    <w:rsid w:val="001A21BC"/>
    <w:rsid w:val="001A2FFB"/>
    <w:rsid w:val="001A4078"/>
    <w:rsid w:val="001A54F6"/>
    <w:rsid w:val="001A5AEF"/>
    <w:rsid w:val="001A5EF4"/>
    <w:rsid w:val="001A6462"/>
    <w:rsid w:val="001A70DA"/>
    <w:rsid w:val="001A7824"/>
    <w:rsid w:val="001A7B60"/>
    <w:rsid w:val="001B0659"/>
    <w:rsid w:val="001B09E3"/>
    <w:rsid w:val="001B0E88"/>
    <w:rsid w:val="001B161E"/>
    <w:rsid w:val="001B1F98"/>
    <w:rsid w:val="001B2897"/>
    <w:rsid w:val="001B29E5"/>
    <w:rsid w:val="001B331F"/>
    <w:rsid w:val="001B3F3D"/>
    <w:rsid w:val="001B44E1"/>
    <w:rsid w:val="001B4909"/>
    <w:rsid w:val="001B504A"/>
    <w:rsid w:val="001B5F28"/>
    <w:rsid w:val="001B6BB0"/>
    <w:rsid w:val="001B6C93"/>
    <w:rsid w:val="001B7932"/>
    <w:rsid w:val="001B7A65"/>
    <w:rsid w:val="001B7AB5"/>
    <w:rsid w:val="001B7D9C"/>
    <w:rsid w:val="001C0BC3"/>
    <w:rsid w:val="001C178F"/>
    <w:rsid w:val="001C1C70"/>
    <w:rsid w:val="001C2235"/>
    <w:rsid w:val="001C2238"/>
    <w:rsid w:val="001C298A"/>
    <w:rsid w:val="001C32DE"/>
    <w:rsid w:val="001C3F41"/>
    <w:rsid w:val="001C4DAB"/>
    <w:rsid w:val="001C4E70"/>
    <w:rsid w:val="001C4E7B"/>
    <w:rsid w:val="001C525F"/>
    <w:rsid w:val="001C5977"/>
    <w:rsid w:val="001C59BC"/>
    <w:rsid w:val="001C5DB9"/>
    <w:rsid w:val="001C62C6"/>
    <w:rsid w:val="001C6FA4"/>
    <w:rsid w:val="001D03ED"/>
    <w:rsid w:val="001D0E63"/>
    <w:rsid w:val="001D1706"/>
    <w:rsid w:val="001D1EAF"/>
    <w:rsid w:val="001D2145"/>
    <w:rsid w:val="001D26D5"/>
    <w:rsid w:val="001D2D5E"/>
    <w:rsid w:val="001D3F7C"/>
    <w:rsid w:val="001D432E"/>
    <w:rsid w:val="001D5085"/>
    <w:rsid w:val="001D5A84"/>
    <w:rsid w:val="001D5C4D"/>
    <w:rsid w:val="001D5E07"/>
    <w:rsid w:val="001D6006"/>
    <w:rsid w:val="001D61D6"/>
    <w:rsid w:val="001D6980"/>
    <w:rsid w:val="001D69CD"/>
    <w:rsid w:val="001D6FF0"/>
    <w:rsid w:val="001D7E9F"/>
    <w:rsid w:val="001E0612"/>
    <w:rsid w:val="001E2C34"/>
    <w:rsid w:val="001E382A"/>
    <w:rsid w:val="001E41F3"/>
    <w:rsid w:val="001E42A2"/>
    <w:rsid w:val="001E4827"/>
    <w:rsid w:val="001E520A"/>
    <w:rsid w:val="001E6AC7"/>
    <w:rsid w:val="001E720B"/>
    <w:rsid w:val="001E76FD"/>
    <w:rsid w:val="001E78AD"/>
    <w:rsid w:val="001E7AAE"/>
    <w:rsid w:val="001E7D0D"/>
    <w:rsid w:val="001F013E"/>
    <w:rsid w:val="001F17AC"/>
    <w:rsid w:val="001F1AFC"/>
    <w:rsid w:val="001F1C8C"/>
    <w:rsid w:val="001F2457"/>
    <w:rsid w:val="001F29CD"/>
    <w:rsid w:val="001F3679"/>
    <w:rsid w:val="001F3EB2"/>
    <w:rsid w:val="001F40DB"/>
    <w:rsid w:val="001F429E"/>
    <w:rsid w:val="001F6062"/>
    <w:rsid w:val="001F6383"/>
    <w:rsid w:val="001F6BA1"/>
    <w:rsid w:val="001F6F6D"/>
    <w:rsid w:val="001F7C52"/>
    <w:rsid w:val="00200E6A"/>
    <w:rsid w:val="00201523"/>
    <w:rsid w:val="00202247"/>
    <w:rsid w:val="002023D0"/>
    <w:rsid w:val="00203598"/>
    <w:rsid w:val="002037AF"/>
    <w:rsid w:val="00203B65"/>
    <w:rsid w:val="00203C1F"/>
    <w:rsid w:val="00203F0E"/>
    <w:rsid w:val="00204192"/>
    <w:rsid w:val="00204AD2"/>
    <w:rsid w:val="00204BF2"/>
    <w:rsid w:val="00205277"/>
    <w:rsid w:val="00205837"/>
    <w:rsid w:val="00205CFB"/>
    <w:rsid w:val="00211345"/>
    <w:rsid w:val="00211B77"/>
    <w:rsid w:val="00211E9D"/>
    <w:rsid w:val="002127AF"/>
    <w:rsid w:val="00212A6D"/>
    <w:rsid w:val="00212DB8"/>
    <w:rsid w:val="00213563"/>
    <w:rsid w:val="0021390B"/>
    <w:rsid w:val="00214360"/>
    <w:rsid w:val="00214CAC"/>
    <w:rsid w:val="0021512E"/>
    <w:rsid w:val="0021533E"/>
    <w:rsid w:val="00215CD6"/>
    <w:rsid w:val="002169F5"/>
    <w:rsid w:val="00217522"/>
    <w:rsid w:val="002179C5"/>
    <w:rsid w:val="002205D9"/>
    <w:rsid w:val="00220AFF"/>
    <w:rsid w:val="00221537"/>
    <w:rsid w:val="0022174B"/>
    <w:rsid w:val="00221995"/>
    <w:rsid w:val="00221DFB"/>
    <w:rsid w:val="002229EC"/>
    <w:rsid w:val="00222C84"/>
    <w:rsid w:val="002238EE"/>
    <w:rsid w:val="0022396D"/>
    <w:rsid w:val="00223B0F"/>
    <w:rsid w:val="002242F8"/>
    <w:rsid w:val="00226455"/>
    <w:rsid w:val="00226B08"/>
    <w:rsid w:val="00227E9B"/>
    <w:rsid w:val="00230075"/>
    <w:rsid w:val="00230634"/>
    <w:rsid w:val="002309E5"/>
    <w:rsid w:val="00230CB8"/>
    <w:rsid w:val="00230CCF"/>
    <w:rsid w:val="00230E35"/>
    <w:rsid w:val="002313BF"/>
    <w:rsid w:val="002314DD"/>
    <w:rsid w:val="0023151D"/>
    <w:rsid w:val="00231D21"/>
    <w:rsid w:val="002323FE"/>
    <w:rsid w:val="002325E0"/>
    <w:rsid w:val="00232C96"/>
    <w:rsid w:val="002330E0"/>
    <w:rsid w:val="002333BC"/>
    <w:rsid w:val="0023395F"/>
    <w:rsid w:val="0023409B"/>
    <w:rsid w:val="0023431B"/>
    <w:rsid w:val="00234D98"/>
    <w:rsid w:val="00235070"/>
    <w:rsid w:val="002352AF"/>
    <w:rsid w:val="00235A91"/>
    <w:rsid w:val="00236160"/>
    <w:rsid w:val="002363B8"/>
    <w:rsid w:val="00236714"/>
    <w:rsid w:val="00237053"/>
    <w:rsid w:val="002375FD"/>
    <w:rsid w:val="00237AA9"/>
    <w:rsid w:val="00237C1C"/>
    <w:rsid w:val="002409F6"/>
    <w:rsid w:val="00240C7B"/>
    <w:rsid w:val="00241206"/>
    <w:rsid w:val="00241AD4"/>
    <w:rsid w:val="00242273"/>
    <w:rsid w:val="00242962"/>
    <w:rsid w:val="00243314"/>
    <w:rsid w:val="002434F9"/>
    <w:rsid w:val="0024354C"/>
    <w:rsid w:val="00243A39"/>
    <w:rsid w:val="0024559A"/>
    <w:rsid w:val="00245ED2"/>
    <w:rsid w:val="00245F51"/>
    <w:rsid w:val="0024700B"/>
    <w:rsid w:val="0025106D"/>
    <w:rsid w:val="002511D7"/>
    <w:rsid w:val="00251348"/>
    <w:rsid w:val="00251502"/>
    <w:rsid w:val="00251688"/>
    <w:rsid w:val="002519B2"/>
    <w:rsid w:val="00251EC1"/>
    <w:rsid w:val="00252444"/>
    <w:rsid w:val="00252B94"/>
    <w:rsid w:val="00252D25"/>
    <w:rsid w:val="00254822"/>
    <w:rsid w:val="0025559A"/>
    <w:rsid w:val="00255E55"/>
    <w:rsid w:val="00256179"/>
    <w:rsid w:val="002561AC"/>
    <w:rsid w:val="00256D4E"/>
    <w:rsid w:val="0025743A"/>
    <w:rsid w:val="0026004D"/>
    <w:rsid w:val="0026147F"/>
    <w:rsid w:val="002614B7"/>
    <w:rsid w:val="00261E67"/>
    <w:rsid w:val="00261F9A"/>
    <w:rsid w:val="002628AD"/>
    <w:rsid w:val="002628BD"/>
    <w:rsid w:val="00263E1A"/>
    <w:rsid w:val="00264808"/>
    <w:rsid w:val="00264D04"/>
    <w:rsid w:val="00265730"/>
    <w:rsid w:val="002666B8"/>
    <w:rsid w:val="00266745"/>
    <w:rsid w:val="00266A3B"/>
    <w:rsid w:val="00267453"/>
    <w:rsid w:val="0027030B"/>
    <w:rsid w:val="002707C8"/>
    <w:rsid w:val="00270B88"/>
    <w:rsid w:val="00271191"/>
    <w:rsid w:val="002715E9"/>
    <w:rsid w:val="0027172E"/>
    <w:rsid w:val="002722CE"/>
    <w:rsid w:val="00272551"/>
    <w:rsid w:val="0027306E"/>
    <w:rsid w:val="002731BF"/>
    <w:rsid w:val="0027333D"/>
    <w:rsid w:val="00273B20"/>
    <w:rsid w:val="0027473E"/>
    <w:rsid w:val="00274D47"/>
    <w:rsid w:val="00274ED7"/>
    <w:rsid w:val="00274FF1"/>
    <w:rsid w:val="00275D12"/>
    <w:rsid w:val="00275DFE"/>
    <w:rsid w:val="00275F4D"/>
    <w:rsid w:val="00275FEF"/>
    <w:rsid w:val="00276319"/>
    <w:rsid w:val="002767C9"/>
    <w:rsid w:val="00276CE8"/>
    <w:rsid w:val="00277865"/>
    <w:rsid w:val="00277AF1"/>
    <w:rsid w:val="00277FA5"/>
    <w:rsid w:val="0028029A"/>
    <w:rsid w:val="0028034D"/>
    <w:rsid w:val="00281B19"/>
    <w:rsid w:val="00282C3A"/>
    <w:rsid w:val="00282EC6"/>
    <w:rsid w:val="0028398B"/>
    <w:rsid w:val="00283E7E"/>
    <w:rsid w:val="002845EA"/>
    <w:rsid w:val="0028555E"/>
    <w:rsid w:val="00285878"/>
    <w:rsid w:val="002860C4"/>
    <w:rsid w:val="00286773"/>
    <w:rsid w:val="00286821"/>
    <w:rsid w:val="00286F91"/>
    <w:rsid w:val="002871A0"/>
    <w:rsid w:val="002875DE"/>
    <w:rsid w:val="0028788C"/>
    <w:rsid w:val="00291099"/>
    <w:rsid w:val="00291325"/>
    <w:rsid w:val="00291848"/>
    <w:rsid w:val="00291B54"/>
    <w:rsid w:val="00291C60"/>
    <w:rsid w:val="00292035"/>
    <w:rsid w:val="00292482"/>
    <w:rsid w:val="0029369C"/>
    <w:rsid w:val="0029405A"/>
    <w:rsid w:val="0029432E"/>
    <w:rsid w:val="0029449A"/>
    <w:rsid w:val="002954D5"/>
    <w:rsid w:val="002963A7"/>
    <w:rsid w:val="00296AFD"/>
    <w:rsid w:val="00296FEA"/>
    <w:rsid w:val="0029779C"/>
    <w:rsid w:val="002A01CC"/>
    <w:rsid w:val="002A05F7"/>
    <w:rsid w:val="002A0F6C"/>
    <w:rsid w:val="002A1580"/>
    <w:rsid w:val="002A1AF9"/>
    <w:rsid w:val="002A1CFD"/>
    <w:rsid w:val="002A2A2E"/>
    <w:rsid w:val="002A41D0"/>
    <w:rsid w:val="002A4817"/>
    <w:rsid w:val="002A527E"/>
    <w:rsid w:val="002A5D7B"/>
    <w:rsid w:val="002A6481"/>
    <w:rsid w:val="002A683B"/>
    <w:rsid w:val="002A7181"/>
    <w:rsid w:val="002A785D"/>
    <w:rsid w:val="002A7E91"/>
    <w:rsid w:val="002B0400"/>
    <w:rsid w:val="002B061F"/>
    <w:rsid w:val="002B0BC7"/>
    <w:rsid w:val="002B10EB"/>
    <w:rsid w:val="002B15E0"/>
    <w:rsid w:val="002B2460"/>
    <w:rsid w:val="002B2498"/>
    <w:rsid w:val="002B39B2"/>
    <w:rsid w:val="002B3AD8"/>
    <w:rsid w:val="002B5741"/>
    <w:rsid w:val="002B6DB9"/>
    <w:rsid w:val="002B6DD2"/>
    <w:rsid w:val="002B7049"/>
    <w:rsid w:val="002B7567"/>
    <w:rsid w:val="002B76A6"/>
    <w:rsid w:val="002B7885"/>
    <w:rsid w:val="002C135F"/>
    <w:rsid w:val="002C15AF"/>
    <w:rsid w:val="002C19E7"/>
    <w:rsid w:val="002C1AE5"/>
    <w:rsid w:val="002C1D89"/>
    <w:rsid w:val="002C1F9D"/>
    <w:rsid w:val="002C39E7"/>
    <w:rsid w:val="002C430D"/>
    <w:rsid w:val="002C44A9"/>
    <w:rsid w:val="002C54BF"/>
    <w:rsid w:val="002C57F9"/>
    <w:rsid w:val="002C5968"/>
    <w:rsid w:val="002C5B85"/>
    <w:rsid w:val="002C6243"/>
    <w:rsid w:val="002C68CD"/>
    <w:rsid w:val="002C6A5A"/>
    <w:rsid w:val="002C7780"/>
    <w:rsid w:val="002D0067"/>
    <w:rsid w:val="002D12C5"/>
    <w:rsid w:val="002D1A0D"/>
    <w:rsid w:val="002D3895"/>
    <w:rsid w:val="002D3A06"/>
    <w:rsid w:val="002D3EEB"/>
    <w:rsid w:val="002D4201"/>
    <w:rsid w:val="002D5E41"/>
    <w:rsid w:val="002D6BFD"/>
    <w:rsid w:val="002D7379"/>
    <w:rsid w:val="002D7A49"/>
    <w:rsid w:val="002D7E35"/>
    <w:rsid w:val="002D7F32"/>
    <w:rsid w:val="002E04C9"/>
    <w:rsid w:val="002E0A9E"/>
    <w:rsid w:val="002E10F9"/>
    <w:rsid w:val="002E14BE"/>
    <w:rsid w:val="002E16BC"/>
    <w:rsid w:val="002E17D6"/>
    <w:rsid w:val="002E194F"/>
    <w:rsid w:val="002E235A"/>
    <w:rsid w:val="002E2C68"/>
    <w:rsid w:val="002E3F77"/>
    <w:rsid w:val="002E4075"/>
    <w:rsid w:val="002E40D7"/>
    <w:rsid w:val="002E499F"/>
    <w:rsid w:val="002E6838"/>
    <w:rsid w:val="002E7846"/>
    <w:rsid w:val="002F0059"/>
    <w:rsid w:val="002F0144"/>
    <w:rsid w:val="002F0B9E"/>
    <w:rsid w:val="002F0DEE"/>
    <w:rsid w:val="002F10F8"/>
    <w:rsid w:val="002F1C6C"/>
    <w:rsid w:val="002F2075"/>
    <w:rsid w:val="002F2D1C"/>
    <w:rsid w:val="002F2E3C"/>
    <w:rsid w:val="002F30B4"/>
    <w:rsid w:val="002F33CC"/>
    <w:rsid w:val="002F35AC"/>
    <w:rsid w:val="002F38E1"/>
    <w:rsid w:val="002F38F4"/>
    <w:rsid w:val="002F4A8F"/>
    <w:rsid w:val="002F5006"/>
    <w:rsid w:val="002F5BE8"/>
    <w:rsid w:val="002F63C8"/>
    <w:rsid w:val="002F66C1"/>
    <w:rsid w:val="002F6735"/>
    <w:rsid w:val="002F7ED5"/>
    <w:rsid w:val="00300244"/>
    <w:rsid w:val="00300B06"/>
    <w:rsid w:val="0030130E"/>
    <w:rsid w:val="0030152F"/>
    <w:rsid w:val="00302525"/>
    <w:rsid w:val="003027CB"/>
    <w:rsid w:val="00303517"/>
    <w:rsid w:val="00303696"/>
    <w:rsid w:val="00304311"/>
    <w:rsid w:val="00304529"/>
    <w:rsid w:val="0030490F"/>
    <w:rsid w:val="00304B1A"/>
    <w:rsid w:val="00304C8F"/>
    <w:rsid w:val="00304D2F"/>
    <w:rsid w:val="003050A4"/>
    <w:rsid w:val="00305409"/>
    <w:rsid w:val="0030587F"/>
    <w:rsid w:val="00306D45"/>
    <w:rsid w:val="0030740C"/>
    <w:rsid w:val="00307A25"/>
    <w:rsid w:val="00310A65"/>
    <w:rsid w:val="00311307"/>
    <w:rsid w:val="003121AF"/>
    <w:rsid w:val="003121D4"/>
    <w:rsid w:val="003121DE"/>
    <w:rsid w:val="00312EEE"/>
    <w:rsid w:val="00313D35"/>
    <w:rsid w:val="0031424E"/>
    <w:rsid w:val="00314A66"/>
    <w:rsid w:val="003151F1"/>
    <w:rsid w:val="00316483"/>
    <w:rsid w:val="0031737B"/>
    <w:rsid w:val="00317720"/>
    <w:rsid w:val="00317AE4"/>
    <w:rsid w:val="00317DBA"/>
    <w:rsid w:val="003205C8"/>
    <w:rsid w:val="00320C2A"/>
    <w:rsid w:val="00320FE4"/>
    <w:rsid w:val="003215B6"/>
    <w:rsid w:val="00321BDB"/>
    <w:rsid w:val="0032273D"/>
    <w:rsid w:val="00323476"/>
    <w:rsid w:val="00323543"/>
    <w:rsid w:val="0032386E"/>
    <w:rsid w:val="00323F97"/>
    <w:rsid w:val="00324542"/>
    <w:rsid w:val="0032457D"/>
    <w:rsid w:val="00324A89"/>
    <w:rsid w:val="00324E76"/>
    <w:rsid w:val="00324FE7"/>
    <w:rsid w:val="0032578B"/>
    <w:rsid w:val="0032589D"/>
    <w:rsid w:val="0032626B"/>
    <w:rsid w:val="003264B9"/>
    <w:rsid w:val="00326726"/>
    <w:rsid w:val="0032672D"/>
    <w:rsid w:val="00326E97"/>
    <w:rsid w:val="003278A3"/>
    <w:rsid w:val="00327C56"/>
    <w:rsid w:val="00327E81"/>
    <w:rsid w:val="0033005D"/>
    <w:rsid w:val="003311CF"/>
    <w:rsid w:val="0033122B"/>
    <w:rsid w:val="00331BC1"/>
    <w:rsid w:val="00331E02"/>
    <w:rsid w:val="00332562"/>
    <w:rsid w:val="0033270E"/>
    <w:rsid w:val="00332B6F"/>
    <w:rsid w:val="00333377"/>
    <w:rsid w:val="0033379F"/>
    <w:rsid w:val="00333C7E"/>
    <w:rsid w:val="00334465"/>
    <w:rsid w:val="003354F6"/>
    <w:rsid w:val="00335680"/>
    <w:rsid w:val="00335BEC"/>
    <w:rsid w:val="003360B0"/>
    <w:rsid w:val="00336DED"/>
    <w:rsid w:val="00336E24"/>
    <w:rsid w:val="00336F4F"/>
    <w:rsid w:val="00340AB3"/>
    <w:rsid w:val="00340C05"/>
    <w:rsid w:val="00340C4B"/>
    <w:rsid w:val="00341421"/>
    <w:rsid w:val="00341A4C"/>
    <w:rsid w:val="00341F66"/>
    <w:rsid w:val="00342559"/>
    <w:rsid w:val="003427F4"/>
    <w:rsid w:val="00342FD3"/>
    <w:rsid w:val="00343D0F"/>
    <w:rsid w:val="0034407D"/>
    <w:rsid w:val="0034540B"/>
    <w:rsid w:val="00345F20"/>
    <w:rsid w:val="003462F6"/>
    <w:rsid w:val="00347904"/>
    <w:rsid w:val="00347A82"/>
    <w:rsid w:val="00351391"/>
    <w:rsid w:val="003517A7"/>
    <w:rsid w:val="00351934"/>
    <w:rsid w:val="0035197F"/>
    <w:rsid w:val="003519E7"/>
    <w:rsid w:val="00351B78"/>
    <w:rsid w:val="00351D53"/>
    <w:rsid w:val="00351EAE"/>
    <w:rsid w:val="00352A93"/>
    <w:rsid w:val="003531BB"/>
    <w:rsid w:val="00353442"/>
    <w:rsid w:val="00353C9E"/>
    <w:rsid w:val="00353FA7"/>
    <w:rsid w:val="00354A55"/>
    <w:rsid w:val="003553B5"/>
    <w:rsid w:val="003554F9"/>
    <w:rsid w:val="0035570B"/>
    <w:rsid w:val="00355CC3"/>
    <w:rsid w:val="0035604F"/>
    <w:rsid w:val="0035638F"/>
    <w:rsid w:val="0035654B"/>
    <w:rsid w:val="00356915"/>
    <w:rsid w:val="00356B1C"/>
    <w:rsid w:val="00356C49"/>
    <w:rsid w:val="00356CF2"/>
    <w:rsid w:val="00356EAC"/>
    <w:rsid w:val="003575F2"/>
    <w:rsid w:val="00357B60"/>
    <w:rsid w:val="00360108"/>
    <w:rsid w:val="003607E8"/>
    <w:rsid w:val="00360DF6"/>
    <w:rsid w:val="0036414E"/>
    <w:rsid w:val="00364A1B"/>
    <w:rsid w:val="00364B68"/>
    <w:rsid w:val="0036557E"/>
    <w:rsid w:val="00365BD1"/>
    <w:rsid w:val="003665AD"/>
    <w:rsid w:val="003709FF"/>
    <w:rsid w:val="00370C3E"/>
    <w:rsid w:val="003721D5"/>
    <w:rsid w:val="003725FF"/>
    <w:rsid w:val="003734C0"/>
    <w:rsid w:val="00373702"/>
    <w:rsid w:val="00373C88"/>
    <w:rsid w:val="00373E4C"/>
    <w:rsid w:val="00373E5A"/>
    <w:rsid w:val="00373F20"/>
    <w:rsid w:val="0037406E"/>
    <w:rsid w:val="00374E5A"/>
    <w:rsid w:val="00374F80"/>
    <w:rsid w:val="00375E71"/>
    <w:rsid w:val="0037632F"/>
    <w:rsid w:val="003765AE"/>
    <w:rsid w:val="00376A07"/>
    <w:rsid w:val="00376F9C"/>
    <w:rsid w:val="00377638"/>
    <w:rsid w:val="00377692"/>
    <w:rsid w:val="00380B92"/>
    <w:rsid w:val="003815A0"/>
    <w:rsid w:val="00381F7C"/>
    <w:rsid w:val="00382045"/>
    <w:rsid w:val="00382C98"/>
    <w:rsid w:val="003833BD"/>
    <w:rsid w:val="003834A7"/>
    <w:rsid w:val="0038374C"/>
    <w:rsid w:val="003845DE"/>
    <w:rsid w:val="00384AA5"/>
    <w:rsid w:val="00384FFA"/>
    <w:rsid w:val="0038591A"/>
    <w:rsid w:val="00385F48"/>
    <w:rsid w:val="003861B8"/>
    <w:rsid w:val="00386A2D"/>
    <w:rsid w:val="00387B01"/>
    <w:rsid w:val="00390670"/>
    <w:rsid w:val="00390918"/>
    <w:rsid w:val="00390DA4"/>
    <w:rsid w:val="003916F2"/>
    <w:rsid w:val="00391A52"/>
    <w:rsid w:val="0039217F"/>
    <w:rsid w:val="0039329F"/>
    <w:rsid w:val="00394C84"/>
    <w:rsid w:val="00395A8D"/>
    <w:rsid w:val="00395E8A"/>
    <w:rsid w:val="003A0D92"/>
    <w:rsid w:val="003A15DB"/>
    <w:rsid w:val="003A2DF3"/>
    <w:rsid w:val="003A4046"/>
    <w:rsid w:val="003A5823"/>
    <w:rsid w:val="003A5A52"/>
    <w:rsid w:val="003A62ED"/>
    <w:rsid w:val="003A67AC"/>
    <w:rsid w:val="003A7EA9"/>
    <w:rsid w:val="003B028D"/>
    <w:rsid w:val="003B21D4"/>
    <w:rsid w:val="003B220E"/>
    <w:rsid w:val="003B22D0"/>
    <w:rsid w:val="003B2C14"/>
    <w:rsid w:val="003B3370"/>
    <w:rsid w:val="003B4260"/>
    <w:rsid w:val="003B6191"/>
    <w:rsid w:val="003B6354"/>
    <w:rsid w:val="003B69E3"/>
    <w:rsid w:val="003B7DCC"/>
    <w:rsid w:val="003C208B"/>
    <w:rsid w:val="003C2936"/>
    <w:rsid w:val="003C43DD"/>
    <w:rsid w:val="003C59C1"/>
    <w:rsid w:val="003C5C9F"/>
    <w:rsid w:val="003C6A7E"/>
    <w:rsid w:val="003D099B"/>
    <w:rsid w:val="003D0BE4"/>
    <w:rsid w:val="003D1340"/>
    <w:rsid w:val="003D138D"/>
    <w:rsid w:val="003D2640"/>
    <w:rsid w:val="003D2739"/>
    <w:rsid w:val="003D3614"/>
    <w:rsid w:val="003D3AB1"/>
    <w:rsid w:val="003D3D0F"/>
    <w:rsid w:val="003D47C2"/>
    <w:rsid w:val="003D5036"/>
    <w:rsid w:val="003D5679"/>
    <w:rsid w:val="003D5DCD"/>
    <w:rsid w:val="003D5E02"/>
    <w:rsid w:val="003D5EBC"/>
    <w:rsid w:val="003D5FF7"/>
    <w:rsid w:val="003D614E"/>
    <w:rsid w:val="003D626F"/>
    <w:rsid w:val="003D6A04"/>
    <w:rsid w:val="003D6A35"/>
    <w:rsid w:val="003D6B5E"/>
    <w:rsid w:val="003D71A4"/>
    <w:rsid w:val="003D7CBD"/>
    <w:rsid w:val="003D7E4B"/>
    <w:rsid w:val="003E0134"/>
    <w:rsid w:val="003E05F0"/>
    <w:rsid w:val="003E09FB"/>
    <w:rsid w:val="003E0AD0"/>
    <w:rsid w:val="003E0DC4"/>
    <w:rsid w:val="003E1830"/>
    <w:rsid w:val="003E1A36"/>
    <w:rsid w:val="003E1C86"/>
    <w:rsid w:val="003E2405"/>
    <w:rsid w:val="003E2451"/>
    <w:rsid w:val="003E2790"/>
    <w:rsid w:val="003E2C99"/>
    <w:rsid w:val="003E36D3"/>
    <w:rsid w:val="003E376A"/>
    <w:rsid w:val="003E4315"/>
    <w:rsid w:val="003E4EA5"/>
    <w:rsid w:val="003E5BF2"/>
    <w:rsid w:val="003E6129"/>
    <w:rsid w:val="003E6A15"/>
    <w:rsid w:val="003E6CEB"/>
    <w:rsid w:val="003E72E0"/>
    <w:rsid w:val="003F0105"/>
    <w:rsid w:val="003F1818"/>
    <w:rsid w:val="003F1B01"/>
    <w:rsid w:val="003F1E9F"/>
    <w:rsid w:val="003F2A5E"/>
    <w:rsid w:val="003F2EAB"/>
    <w:rsid w:val="003F2FA8"/>
    <w:rsid w:val="003F3A5A"/>
    <w:rsid w:val="003F518D"/>
    <w:rsid w:val="003F6BFE"/>
    <w:rsid w:val="003F6F42"/>
    <w:rsid w:val="003F7079"/>
    <w:rsid w:val="003F739D"/>
    <w:rsid w:val="003F79AC"/>
    <w:rsid w:val="003F7B60"/>
    <w:rsid w:val="003F7BB6"/>
    <w:rsid w:val="003F7F02"/>
    <w:rsid w:val="003F7F36"/>
    <w:rsid w:val="0040019B"/>
    <w:rsid w:val="0040048B"/>
    <w:rsid w:val="00402C8D"/>
    <w:rsid w:val="00402F38"/>
    <w:rsid w:val="00403053"/>
    <w:rsid w:val="0040343F"/>
    <w:rsid w:val="00403BBD"/>
    <w:rsid w:val="004041D4"/>
    <w:rsid w:val="00404A74"/>
    <w:rsid w:val="00405896"/>
    <w:rsid w:val="00405D19"/>
    <w:rsid w:val="0040607A"/>
    <w:rsid w:val="00407228"/>
    <w:rsid w:val="00410632"/>
    <w:rsid w:val="00410C91"/>
    <w:rsid w:val="00411542"/>
    <w:rsid w:val="00411962"/>
    <w:rsid w:val="00411D3A"/>
    <w:rsid w:val="00412793"/>
    <w:rsid w:val="00413B51"/>
    <w:rsid w:val="00413DEB"/>
    <w:rsid w:val="004161FE"/>
    <w:rsid w:val="00416237"/>
    <w:rsid w:val="004166A7"/>
    <w:rsid w:val="00416D77"/>
    <w:rsid w:val="00417B69"/>
    <w:rsid w:val="0042141E"/>
    <w:rsid w:val="0042223D"/>
    <w:rsid w:val="00422E66"/>
    <w:rsid w:val="0042355D"/>
    <w:rsid w:val="004242F1"/>
    <w:rsid w:val="00424652"/>
    <w:rsid w:val="004249AF"/>
    <w:rsid w:val="00424E0E"/>
    <w:rsid w:val="00425D16"/>
    <w:rsid w:val="004270E5"/>
    <w:rsid w:val="00427508"/>
    <w:rsid w:val="00427670"/>
    <w:rsid w:val="0043144C"/>
    <w:rsid w:val="0043241A"/>
    <w:rsid w:val="00432A0E"/>
    <w:rsid w:val="00433980"/>
    <w:rsid w:val="00433ED0"/>
    <w:rsid w:val="0043405C"/>
    <w:rsid w:val="00434A6A"/>
    <w:rsid w:val="00435F5E"/>
    <w:rsid w:val="0043622A"/>
    <w:rsid w:val="0043662A"/>
    <w:rsid w:val="004371AE"/>
    <w:rsid w:val="004371E4"/>
    <w:rsid w:val="00440421"/>
    <w:rsid w:val="004406D1"/>
    <w:rsid w:val="00440B51"/>
    <w:rsid w:val="00441140"/>
    <w:rsid w:val="0044135A"/>
    <w:rsid w:val="00441430"/>
    <w:rsid w:val="00441480"/>
    <w:rsid w:val="004416A3"/>
    <w:rsid w:val="00441FBD"/>
    <w:rsid w:val="00443791"/>
    <w:rsid w:val="00443AE6"/>
    <w:rsid w:val="00444968"/>
    <w:rsid w:val="00444DD9"/>
    <w:rsid w:val="004455AA"/>
    <w:rsid w:val="00445C58"/>
    <w:rsid w:val="004460EA"/>
    <w:rsid w:val="00446223"/>
    <w:rsid w:val="00446489"/>
    <w:rsid w:val="004465BC"/>
    <w:rsid w:val="00446CC3"/>
    <w:rsid w:val="00446D3D"/>
    <w:rsid w:val="00447984"/>
    <w:rsid w:val="00447ED6"/>
    <w:rsid w:val="00450C70"/>
    <w:rsid w:val="004511E3"/>
    <w:rsid w:val="0045157D"/>
    <w:rsid w:val="00451794"/>
    <w:rsid w:val="004519DE"/>
    <w:rsid w:val="00451E6A"/>
    <w:rsid w:val="004524A4"/>
    <w:rsid w:val="00453729"/>
    <w:rsid w:val="00453881"/>
    <w:rsid w:val="00454955"/>
    <w:rsid w:val="004556F8"/>
    <w:rsid w:val="00455F13"/>
    <w:rsid w:val="00456849"/>
    <w:rsid w:val="00456F92"/>
    <w:rsid w:val="0045747F"/>
    <w:rsid w:val="004578EE"/>
    <w:rsid w:val="00460055"/>
    <w:rsid w:val="004601AF"/>
    <w:rsid w:val="00460301"/>
    <w:rsid w:val="0046221B"/>
    <w:rsid w:val="00462628"/>
    <w:rsid w:val="0046267C"/>
    <w:rsid w:val="00463651"/>
    <w:rsid w:val="004637B0"/>
    <w:rsid w:val="00463823"/>
    <w:rsid w:val="0046412F"/>
    <w:rsid w:val="0046495F"/>
    <w:rsid w:val="00465319"/>
    <w:rsid w:val="00465854"/>
    <w:rsid w:val="00465AEB"/>
    <w:rsid w:val="004661AB"/>
    <w:rsid w:val="00467E2B"/>
    <w:rsid w:val="00467EF5"/>
    <w:rsid w:val="0047029D"/>
    <w:rsid w:val="00470F1A"/>
    <w:rsid w:val="00471619"/>
    <w:rsid w:val="00472057"/>
    <w:rsid w:val="0047255D"/>
    <w:rsid w:val="00472942"/>
    <w:rsid w:val="0047314A"/>
    <w:rsid w:val="00474C4E"/>
    <w:rsid w:val="0047509D"/>
    <w:rsid w:val="0047582D"/>
    <w:rsid w:val="00475CC8"/>
    <w:rsid w:val="00475CD0"/>
    <w:rsid w:val="00476117"/>
    <w:rsid w:val="0047666A"/>
    <w:rsid w:val="004767F1"/>
    <w:rsid w:val="0047696F"/>
    <w:rsid w:val="00476BAD"/>
    <w:rsid w:val="00476C7C"/>
    <w:rsid w:val="00476E8B"/>
    <w:rsid w:val="0047700F"/>
    <w:rsid w:val="00477176"/>
    <w:rsid w:val="00477405"/>
    <w:rsid w:val="00477742"/>
    <w:rsid w:val="0048043A"/>
    <w:rsid w:val="00482BD0"/>
    <w:rsid w:val="00482F73"/>
    <w:rsid w:val="00483F56"/>
    <w:rsid w:val="0048481D"/>
    <w:rsid w:val="00484F37"/>
    <w:rsid w:val="00485787"/>
    <w:rsid w:val="0048594D"/>
    <w:rsid w:val="00485AFE"/>
    <w:rsid w:val="00485D41"/>
    <w:rsid w:val="00486572"/>
    <w:rsid w:val="0048683B"/>
    <w:rsid w:val="00486A6C"/>
    <w:rsid w:val="00487F0F"/>
    <w:rsid w:val="004901E6"/>
    <w:rsid w:val="0049151B"/>
    <w:rsid w:val="00491583"/>
    <w:rsid w:val="00492A91"/>
    <w:rsid w:val="00492CE8"/>
    <w:rsid w:val="004950EA"/>
    <w:rsid w:val="004953A7"/>
    <w:rsid w:val="004959FC"/>
    <w:rsid w:val="00495A7B"/>
    <w:rsid w:val="00495FD6"/>
    <w:rsid w:val="00496944"/>
    <w:rsid w:val="004975A2"/>
    <w:rsid w:val="0049776F"/>
    <w:rsid w:val="00497B69"/>
    <w:rsid w:val="00497D0C"/>
    <w:rsid w:val="004A1211"/>
    <w:rsid w:val="004A1773"/>
    <w:rsid w:val="004A1A89"/>
    <w:rsid w:val="004A20A0"/>
    <w:rsid w:val="004A2539"/>
    <w:rsid w:val="004A2EBE"/>
    <w:rsid w:val="004A33D1"/>
    <w:rsid w:val="004A3BCD"/>
    <w:rsid w:val="004A4C80"/>
    <w:rsid w:val="004A4CED"/>
    <w:rsid w:val="004A4FE3"/>
    <w:rsid w:val="004A5F39"/>
    <w:rsid w:val="004A5FE4"/>
    <w:rsid w:val="004A5FF9"/>
    <w:rsid w:val="004A60ED"/>
    <w:rsid w:val="004A6364"/>
    <w:rsid w:val="004A7272"/>
    <w:rsid w:val="004A7C55"/>
    <w:rsid w:val="004A7F66"/>
    <w:rsid w:val="004B16F5"/>
    <w:rsid w:val="004B170B"/>
    <w:rsid w:val="004B1D51"/>
    <w:rsid w:val="004B20B8"/>
    <w:rsid w:val="004B2761"/>
    <w:rsid w:val="004B33A8"/>
    <w:rsid w:val="004B3433"/>
    <w:rsid w:val="004B4758"/>
    <w:rsid w:val="004B5237"/>
    <w:rsid w:val="004B60E8"/>
    <w:rsid w:val="004B6D1C"/>
    <w:rsid w:val="004B6EE8"/>
    <w:rsid w:val="004B704E"/>
    <w:rsid w:val="004B75B7"/>
    <w:rsid w:val="004C05F6"/>
    <w:rsid w:val="004C0739"/>
    <w:rsid w:val="004C0E29"/>
    <w:rsid w:val="004C19A1"/>
    <w:rsid w:val="004C2331"/>
    <w:rsid w:val="004C3CFD"/>
    <w:rsid w:val="004C553E"/>
    <w:rsid w:val="004C6BBA"/>
    <w:rsid w:val="004C7441"/>
    <w:rsid w:val="004C7564"/>
    <w:rsid w:val="004C7AD9"/>
    <w:rsid w:val="004D09BD"/>
    <w:rsid w:val="004D0B6A"/>
    <w:rsid w:val="004D1209"/>
    <w:rsid w:val="004D1725"/>
    <w:rsid w:val="004D1CEB"/>
    <w:rsid w:val="004D2362"/>
    <w:rsid w:val="004D2956"/>
    <w:rsid w:val="004D2C84"/>
    <w:rsid w:val="004D5613"/>
    <w:rsid w:val="004D63ED"/>
    <w:rsid w:val="004D68E4"/>
    <w:rsid w:val="004D6EB1"/>
    <w:rsid w:val="004D734C"/>
    <w:rsid w:val="004D7715"/>
    <w:rsid w:val="004E0A4F"/>
    <w:rsid w:val="004E1259"/>
    <w:rsid w:val="004E145F"/>
    <w:rsid w:val="004E1820"/>
    <w:rsid w:val="004E1E3E"/>
    <w:rsid w:val="004E2347"/>
    <w:rsid w:val="004E2784"/>
    <w:rsid w:val="004E292A"/>
    <w:rsid w:val="004E29B7"/>
    <w:rsid w:val="004E2D29"/>
    <w:rsid w:val="004E2E31"/>
    <w:rsid w:val="004E35C9"/>
    <w:rsid w:val="004E3E03"/>
    <w:rsid w:val="004E4BE6"/>
    <w:rsid w:val="004E4C11"/>
    <w:rsid w:val="004E5841"/>
    <w:rsid w:val="004E6210"/>
    <w:rsid w:val="004E68E9"/>
    <w:rsid w:val="004E6A3B"/>
    <w:rsid w:val="004E7286"/>
    <w:rsid w:val="004E7AE1"/>
    <w:rsid w:val="004E7B82"/>
    <w:rsid w:val="004E7D84"/>
    <w:rsid w:val="004F07E9"/>
    <w:rsid w:val="004F1E96"/>
    <w:rsid w:val="004F273E"/>
    <w:rsid w:val="004F3C19"/>
    <w:rsid w:val="004F4238"/>
    <w:rsid w:val="004F4906"/>
    <w:rsid w:val="004F53FB"/>
    <w:rsid w:val="004F5ECA"/>
    <w:rsid w:val="004F5F84"/>
    <w:rsid w:val="004F62F2"/>
    <w:rsid w:val="004F69BD"/>
    <w:rsid w:val="004F7EBE"/>
    <w:rsid w:val="00500481"/>
    <w:rsid w:val="00500B01"/>
    <w:rsid w:val="00500B36"/>
    <w:rsid w:val="005017AF"/>
    <w:rsid w:val="005020F0"/>
    <w:rsid w:val="00502395"/>
    <w:rsid w:val="005026D3"/>
    <w:rsid w:val="00502A7F"/>
    <w:rsid w:val="00502CB4"/>
    <w:rsid w:val="00502E6E"/>
    <w:rsid w:val="00503916"/>
    <w:rsid w:val="00504905"/>
    <w:rsid w:val="00504992"/>
    <w:rsid w:val="00505628"/>
    <w:rsid w:val="00505FB8"/>
    <w:rsid w:val="00506167"/>
    <w:rsid w:val="0050731F"/>
    <w:rsid w:val="005075A1"/>
    <w:rsid w:val="0051029B"/>
    <w:rsid w:val="005104DF"/>
    <w:rsid w:val="00510907"/>
    <w:rsid w:val="00512142"/>
    <w:rsid w:val="00512ECD"/>
    <w:rsid w:val="00512FF0"/>
    <w:rsid w:val="00513CF7"/>
    <w:rsid w:val="00513FFD"/>
    <w:rsid w:val="005145D8"/>
    <w:rsid w:val="0051460D"/>
    <w:rsid w:val="0051562D"/>
    <w:rsid w:val="0051569C"/>
    <w:rsid w:val="0051580D"/>
    <w:rsid w:val="0051618B"/>
    <w:rsid w:val="00517366"/>
    <w:rsid w:val="005177D0"/>
    <w:rsid w:val="00517818"/>
    <w:rsid w:val="00520F78"/>
    <w:rsid w:val="00521A62"/>
    <w:rsid w:val="00522325"/>
    <w:rsid w:val="00522D09"/>
    <w:rsid w:val="0052373A"/>
    <w:rsid w:val="00523CF2"/>
    <w:rsid w:val="00524278"/>
    <w:rsid w:val="00524566"/>
    <w:rsid w:val="00524784"/>
    <w:rsid w:val="00525CDD"/>
    <w:rsid w:val="005272D5"/>
    <w:rsid w:val="00527835"/>
    <w:rsid w:val="00527AAC"/>
    <w:rsid w:val="00527BE5"/>
    <w:rsid w:val="00527E22"/>
    <w:rsid w:val="00530807"/>
    <w:rsid w:val="00531CCC"/>
    <w:rsid w:val="00531D0D"/>
    <w:rsid w:val="00531E4F"/>
    <w:rsid w:val="0053283F"/>
    <w:rsid w:val="00532ABF"/>
    <w:rsid w:val="0053603E"/>
    <w:rsid w:val="005361B1"/>
    <w:rsid w:val="005368D1"/>
    <w:rsid w:val="0053776B"/>
    <w:rsid w:val="005379DD"/>
    <w:rsid w:val="005400D4"/>
    <w:rsid w:val="00540F58"/>
    <w:rsid w:val="005413B2"/>
    <w:rsid w:val="00542226"/>
    <w:rsid w:val="00542B19"/>
    <w:rsid w:val="00542B38"/>
    <w:rsid w:val="00542CA5"/>
    <w:rsid w:val="00544228"/>
    <w:rsid w:val="00545361"/>
    <w:rsid w:val="00545D92"/>
    <w:rsid w:val="00545FCD"/>
    <w:rsid w:val="005469E6"/>
    <w:rsid w:val="005504DA"/>
    <w:rsid w:val="00550DBA"/>
    <w:rsid w:val="00550DC1"/>
    <w:rsid w:val="0055115C"/>
    <w:rsid w:val="00551941"/>
    <w:rsid w:val="00552BD9"/>
    <w:rsid w:val="005531DD"/>
    <w:rsid w:val="00553B42"/>
    <w:rsid w:val="00554501"/>
    <w:rsid w:val="00554931"/>
    <w:rsid w:val="00554C5E"/>
    <w:rsid w:val="00555594"/>
    <w:rsid w:val="005556C0"/>
    <w:rsid w:val="005556E5"/>
    <w:rsid w:val="005564F6"/>
    <w:rsid w:val="00556E07"/>
    <w:rsid w:val="005578E6"/>
    <w:rsid w:val="00560841"/>
    <w:rsid w:val="00560F07"/>
    <w:rsid w:val="00561D02"/>
    <w:rsid w:val="0056310A"/>
    <w:rsid w:val="005632A0"/>
    <w:rsid w:val="00563919"/>
    <w:rsid w:val="0056543D"/>
    <w:rsid w:val="005659A9"/>
    <w:rsid w:val="00566383"/>
    <w:rsid w:val="005666B2"/>
    <w:rsid w:val="00566C08"/>
    <w:rsid w:val="00566CC4"/>
    <w:rsid w:val="00567510"/>
    <w:rsid w:val="00567D17"/>
    <w:rsid w:val="0057064C"/>
    <w:rsid w:val="0057072E"/>
    <w:rsid w:val="00570F7F"/>
    <w:rsid w:val="00571F9B"/>
    <w:rsid w:val="00572063"/>
    <w:rsid w:val="00572848"/>
    <w:rsid w:val="00573A27"/>
    <w:rsid w:val="005744A0"/>
    <w:rsid w:val="00574EDE"/>
    <w:rsid w:val="00574EFF"/>
    <w:rsid w:val="005758E2"/>
    <w:rsid w:val="00575AE7"/>
    <w:rsid w:val="00575D66"/>
    <w:rsid w:val="0057608F"/>
    <w:rsid w:val="00577356"/>
    <w:rsid w:val="00581120"/>
    <w:rsid w:val="00581DA4"/>
    <w:rsid w:val="005828A5"/>
    <w:rsid w:val="00582953"/>
    <w:rsid w:val="00582D86"/>
    <w:rsid w:val="00582F8B"/>
    <w:rsid w:val="0058338C"/>
    <w:rsid w:val="005836B7"/>
    <w:rsid w:val="00583832"/>
    <w:rsid w:val="00583A0B"/>
    <w:rsid w:val="00583B6D"/>
    <w:rsid w:val="005841FC"/>
    <w:rsid w:val="00585100"/>
    <w:rsid w:val="005851B0"/>
    <w:rsid w:val="00585DA0"/>
    <w:rsid w:val="00586FBD"/>
    <w:rsid w:val="0058713C"/>
    <w:rsid w:val="005871D7"/>
    <w:rsid w:val="00587591"/>
    <w:rsid w:val="005876BC"/>
    <w:rsid w:val="00590E25"/>
    <w:rsid w:val="00591AF7"/>
    <w:rsid w:val="00591D21"/>
    <w:rsid w:val="005922AF"/>
    <w:rsid w:val="00592944"/>
    <w:rsid w:val="00592D74"/>
    <w:rsid w:val="00592E63"/>
    <w:rsid w:val="005939B3"/>
    <w:rsid w:val="00593D77"/>
    <w:rsid w:val="0059493B"/>
    <w:rsid w:val="00595E92"/>
    <w:rsid w:val="00596758"/>
    <w:rsid w:val="00596DB4"/>
    <w:rsid w:val="00596F02"/>
    <w:rsid w:val="005971E1"/>
    <w:rsid w:val="005A01C4"/>
    <w:rsid w:val="005A042A"/>
    <w:rsid w:val="005A11D9"/>
    <w:rsid w:val="005A128D"/>
    <w:rsid w:val="005A15D5"/>
    <w:rsid w:val="005A1C16"/>
    <w:rsid w:val="005A2A54"/>
    <w:rsid w:val="005A40FA"/>
    <w:rsid w:val="005A507B"/>
    <w:rsid w:val="005A5A06"/>
    <w:rsid w:val="005A5CFE"/>
    <w:rsid w:val="005A5FA3"/>
    <w:rsid w:val="005A6622"/>
    <w:rsid w:val="005A724D"/>
    <w:rsid w:val="005A7491"/>
    <w:rsid w:val="005A7783"/>
    <w:rsid w:val="005A7B71"/>
    <w:rsid w:val="005B048A"/>
    <w:rsid w:val="005B0966"/>
    <w:rsid w:val="005B0E10"/>
    <w:rsid w:val="005B0FC6"/>
    <w:rsid w:val="005B19FE"/>
    <w:rsid w:val="005B379E"/>
    <w:rsid w:val="005B393E"/>
    <w:rsid w:val="005B3F15"/>
    <w:rsid w:val="005B4B6A"/>
    <w:rsid w:val="005B4E9A"/>
    <w:rsid w:val="005B5579"/>
    <w:rsid w:val="005B6B59"/>
    <w:rsid w:val="005C0558"/>
    <w:rsid w:val="005C0C2D"/>
    <w:rsid w:val="005C149B"/>
    <w:rsid w:val="005C220F"/>
    <w:rsid w:val="005C24BE"/>
    <w:rsid w:val="005C25DF"/>
    <w:rsid w:val="005C296B"/>
    <w:rsid w:val="005C344E"/>
    <w:rsid w:val="005C406E"/>
    <w:rsid w:val="005C4CA5"/>
    <w:rsid w:val="005C528C"/>
    <w:rsid w:val="005C544B"/>
    <w:rsid w:val="005C5ADE"/>
    <w:rsid w:val="005C5F6A"/>
    <w:rsid w:val="005C6016"/>
    <w:rsid w:val="005C631E"/>
    <w:rsid w:val="005C684F"/>
    <w:rsid w:val="005C6880"/>
    <w:rsid w:val="005D0109"/>
    <w:rsid w:val="005D02AA"/>
    <w:rsid w:val="005D0543"/>
    <w:rsid w:val="005D14BA"/>
    <w:rsid w:val="005D16F8"/>
    <w:rsid w:val="005D1CED"/>
    <w:rsid w:val="005D2EA8"/>
    <w:rsid w:val="005D2FF5"/>
    <w:rsid w:val="005D3111"/>
    <w:rsid w:val="005D343C"/>
    <w:rsid w:val="005D3485"/>
    <w:rsid w:val="005D34A1"/>
    <w:rsid w:val="005D37AB"/>
    <w:rsid w:val="005D4195"/>
    <w:rsid w:val="005D4E4D"/>
    <w:rsid w:val="005D53A5"/>
    <w:rsid w:val="005E0146"/>
    <w:rsid w:val="005E07B7"/>
    <w:rsid w:val="005E0C8A"/>
    <w:rsid w:val="005E0FC4"/>
    <w:rsid w:val="005E147B"/>
    <w:rsid w:val="005E1F72"/>
    <w:rsid w:val="005E2C44"/>
    <w:rsid w:val="005E3A8C"/>
    <w:rsid w:val="005E3BD6"/>
    <w:rsid w:val="005E4539"/>
    <w:rsid w:val="005E4722"/>
    <w:rsid w:val="005E52CD"/>
    <w:rsid w:val="005E52F8"/>
    <w:rsid w:val="005E53D6"/>
    <w:rsid w:val="005E6574"/>
    <w:rsid w:val="005E6794"/>
    <w:rsid w:val="005E68DB"/>
    <w:rsid w:val="005E6CC9"/>
    <w:rsid w:val="005E701E"/>
    <w:rsid w:val="005E704B"/>
    <w:rsid w:val="005E77BD"/>
    <w:rsid w:val="005E7BE0"/>
    <w:rsid w:val="005F02A0"/>
    <w:rsid w:val="005F1B64"/>
    <w:rsid w:val="005F270B"/>
    <w:rsid w:val="005F3B23"/>
    <w:rsid w:val="005F41D4"/>
    <w:rsid w:val="005F4226"/>
    <w:rsid w:val="005F4554"/>
    <w:rsid w:val="005F4A49"/>
    <w:rsid w:val="005F5302"/>
    <w:rsid w:val="005F5ADB"/>
    <w:rsid w:val="005F62F1"/>
    <w:rsid w:val="005F66B4"/>
    <w:rsid w:val="005F7113"/>
    <w:rsid w:val="005F7590"/>
    <w:rsid w:val="005F7E70"/>
    <w:rsid w:val="0060060A"/>
    <w:rsid w:val="00600F76"/>
    <w:rsid w:val="00601E28"/>
    <w:rsid w:val="00603842"/>
    <w:rsid w:val="006043A7"/>
    <w:rsid w:val="00604706"/>
    <w:rsid w:val="00604BC6"/>
    <w:rsid w:val="00605114"/>
    <w:rsid w:val="00605BD7"/>
    <w:rsid w:val="00605CA3"/>
    <w:rsid w:val="00605CB7"/>
    <w:rsid w:val="00606053"/>
    <w:rsid w:val="00607166"/>
    <w:rsid w:val="006075E7"/>
    <w:rsid w:val="00607E32"/>
    <w:rsid w:val="00611107"/>
    <w:rsid w:val="0061167F"/>
    <w:rsid w:val="006120FD"/>
    <w:rsid w:val="00612C1F"/>
    <w:rsid w:val="006134B3"/>
    <w:rsid w:val="0061430E"/>
    <w:rsid w:val="00614683"/>
    <w:rsid w:val="00614A29"/>
    <w:rsid w:val="00614E52"/>
    <w:rsid w:val="00615037"/>
    <w:rsid w:val="0061517B"/>
    <w:rsid w:val="00616238"/>
    <w:rsid w:val="0061626B"/>
    <w:rsid w:val="00617FF6"/>
    <w:rsid w:val="0062071D"/>
    <w:rsid w:val="00621188"/>
    <w:rsid w:val="00621224"/>
    <w:rsid w:val="0062155C"/>
    <w:rsid w:val="00621E3E"/>
    <w:rsid w:val="00621E51"/>
    <w:rsid w:val="00622D15"/>
    <w:rsid w:val="00623221"/>
    <w:rsid w:val="00623C9B"/>
    <w:rsid w:val="00623DC2"/>
    <w:rsid w:val="00624F10"/>
    <w:rsid w:val="0062553C"/>
    <w:rsid w:val="006257ED"/>
    <w:rsid w:val="00627163"/>
    <w:rsid w:val="00627719"/>
    <w:rsid w:val="00627762"/>
    <w:rsid w:val="00627F10"/>
    <w:rsid w:val="00630A98"/>
    <w:rsid w:val="006320F9"/>
    <w:rsid w:val="006326B5"/>
    <w:rsid w:val="00632E9E"/>
    <w:rsid w:val="00633030"/>
    <w:rsid w:val="00633243"/>
    <w:rsid w:val="0063467C"/>
    <w:rsid w:val="00634BCB"/>
    <w:rsid w:val="00634DB8"/>
    <w:rsid w:val="00635342"/>
    <w:rsid w:val="0063619D"/>
    <w:rsid w:val="0063652B"/>
    <w:rsid w:val="00636F09"/>
    <w:rsid w:val="0063718E"/>
    <w:rsid w:val="0063726A"/>
    <w:rsid w:val="006407D6"/>
    <w:rsid w:val="0064145C"/>
    <w:rsid w:val="006416E9"/>
    <w:rsid w:val="0064262A"/>
    <w:rsid w:val="00642BB7"/>
    <w:rsid w:val="006435A4"/>
    <w:rsid w:val="0064494A"/>
    <w:rsid w:val="00644E58"/>
    <w:rsid w:val="006451BB"/>
    <w:rsid w:val="00645888"/>
    <w:rsid w:val="00645B58"/>
    <w:rsid w:val="00645F1D"/>
    <w:rsid w:val="00646264"/>
    <w:rsid w:val="00646540"/>
    <w:rsid w:val="00646C86"/>
    <w:rsid w:val="00646E07"/>
    <w:rsid w:val="0064740A"/>
    <w:rsid w:val="0064762F"/>
    <w:rsid w:val="0064799D"/>
    <w:rsid w:val="00647F3D"/>
    <w:rsid w:val="00650298"/>
    <w:rsid w:val="00650F8A"/>
    <w:rsid w:val="006510B0"/>
    <w:rsid w:val="0065127C"/>
    <w:rsid w:val="00651B42"/>
    <w:rsid w:val="00651E26"/>
    <w:rsid w:val="006521FF"/>
    <w:rsid w:val="006526F8"/>
    <w:rsid w:val="00654223"/>
    <w:rsid w:val="00654681"/>
    <w:rsid w:val="0065599D"/>
    <w:rsid w:val="00655A9A"/>
    <w:rsid w:val="00655B1F"/>
    <w:rsid w:val="00655D7A"/>
    <w:rsid w:val="00656144"/>
    <w:rsid w:val="00656F4D"/>
    <w:rsid w:val="0066002A"/>
    <w:rsid w:val="006606C2"/>
    <w:rsid w:val="00661019"/>
    <w:rsid w:val="00661ABD"/>
    <w:rsid w:val="00663BB4"/>
    <w:rsid w:val="00664597"/>
    <w:rsid w:val="006652D3"/>
    <w:rsid w:val="00665749"/>
    <w:rsid w:val="00665EA2"/>
    <w:rsid w:val="00666445"/>
    <w:rsid w:val="00666CD2"/>
    <w:rsid w:val="00667776"/>
    <w:rsid w:val="00667A4F"/>
    <w:rsid w:val="006703E0"/>
    <w:rsid w:val="00671470"/>
    <w:rsid w:val="006718C0"/>
    <w:rsid w:val="00671C7A"/>
    <w:rsid w:val="0067229B"/>
    <w:rsid w:val="006725AB"/>
    <w:rsid w:val="006728CC"/>
    <w:rsid w:val="00672FCD"/>
    <w:rsid w:val="00673297"/>
    <w:rsid w:val="006735D0"/>
    <w:rsid w:val="00673772"/>
    <w:rsid w:val="0067418B"/>
    <w:rsid w:val="00674E6F"/>
    <w:rsid w:val="006750EA"/>
    <w:rsid w:val="006751D6"/>
    <w:rsid w:val="0067546C"/>
    <w:rsid w:val="00675725"/>
    <w:rsid w:val="00675F45"/>
    <w:rsid w:val="00680861"/>
    <w:rsid w:val="00680C7F"/>
    <w:rsid w:val="00681021"/>
    <w:rsid w:val="00681944"/>
    <w:rsid w:val="006819BE"/>
    <w:rsid w:val="00681F58"/>
    <w:rsid w:val="00682093"/>
    <w:rsid w:val="00682209"/>
    <w:rsid w:val="0068261E"/>
    <w:rsid w:val="00682F9A"/>
    <w:rsid w:val="0068315A"/>
    <w:rsid w:val="00683786"/>
    <w:rsid w:val="006852D5"/>
    <w:rsid w:val="006858D9"/>
    <w:rsid w:val="00685BA0"/>
    <w:rsid w:val="00686282"/>
    <w:rsid w:val="00686476"/>
    <w:rsid w:val="00686764"/>
    <w:rsid w:val="006868AC"/>
    <w:rsid w:val="00686BCE"/>
    <w:rsid w:val="00687523"/>
    <w:rsid w:val="0068753A"/>
    <w:rsid w:val="00687983"/>
    <w:rsid w:val="00687D47"/>
    <w:rsid w:val="00687DE0"/>
    <w:rsid w:val="00691C9D"/>
    <w:rsid w:val="00692012"/>
    <w:rsid w:val="00692288"/>
    <w:rsid w:val="006945C3"/>
    <w:rsid w:val="0069494B"/>
    <w:rsid w:val="00695808"/>
    <w:rsid w:val="0069586A"/>
    <w:rsid w:val="00695B31"/>
    <w:rsid w:val="00695ED0"/>
    <w:rsid w:val="00695EDA"/>
    <w:rsid w:val="0069626F"/>
    <w:rsid w:val="00696B11"/>
    <w:rsid w:val="006971B5"/>
    <w:rsid w:val="00697506"/>
    <w:rsid w:val="00697F29"/>
    <w:rsid w:val="006A094E"/>
    <w:rsid w:val="006A09B0"/>
    <w:rsid w:val="006A0C8C"/>
    <w:rsid w:val="006A10E3"/>
    <w:rsid w:val="006A1619"/>
    <w:rsid w:val="006A1786"/>
    <w:rsid w:val="006A1DE0"/>
    <w:rsid w:val="006A1E1F"/>
    <w:rsid w:val="006A2310"/>
    <w:rsid w:val="006A24E1"/>
    <w:rsid w:val="006A3419"/>
    <w:rsid w:val="006A3425"/>
    <w:rsid w:val="006A3D0E"/>
    <w:rsid w:val="006A51FF"/>
    <w:rsid w:val="006A588E"/>
    <w:rsid w:val="006A721B"/>
    <w:rsid w:val="006A751C"/>
    <w:rsid w:val="006A7D57"/>
    <w:rsid w:val="006B061A"/>
    <w:rsid w:val="006B094A"/>
    <w:rsid w:val="006B13C5"/>
    <w:rsid w:val="006B162E"/>
    <w:rsid w:val="006B1B92"/>
    <w:rsid w:val="006B1D24"/>
    <w:rsid w:val="006B241D"/>
    <w:rsid w:val="006B324C"/>
    <w:rsid w:val="006B3F4E"/>
    <w:rsid w:val="006B4038"/>
    <w:rsid w:val="006B46FB"/>
    <w:rsid w:val="006B4BF7"/>
    <w:rsid w:val="006B5EB7"/>
    <w:rsid w:val="006B61C9"/>
    <w:rsid w:val="006B61DF"/>
    <w:rsid w:val="006B6C0B"/>
    <w:rsid w:val="006C048B"/>
    <w:rsid w:val="006C243F"/>
    <w:rsid w:val="006C2B0E"/>
    <w:rsid w:val="006C2C11"/>
    <w:rsid w:val="006C3660"/>
    <w:rsid w:val="006C3ECE"/>
    <w:rsid w:val="006C43F8"/>
    <w:rsid w:val="006C490C"/>
    <w:rsid w:val="006C5251"/>
    <w:rsid w:val="006C5CF4"/>
    <w:rsid w:val="006C66D2"/>
    <w:rsid w:val="006C69B5"/>
    <w:rsid w:val="006C6B12"/>
    <w:rsid w:val="006C7235"/>
    <w:rsid w:val="006C7800"/>
    <w:rsid w:val="006C7F5C"/>
    <w:rsid w:val="006D0A43"/>
    <w:rsid w:val="006D0E18"/>
    <w:rsid w:val="006D1072"/>
    <w:rsid w:val="006D1762"/>
    <w:rsid w:val="006D3628"/>
    <w:rsid w:val="006D36F9"/>
    <w:rsid w:val="006D4F36"/>
    <w:rsid w:val="006D5265"/>
    <w:rsid w:val="006D56ED"/>
    <w:rsid w:val="006D59EE"/>
    <w:rsid w:val="006D5BA8"/>
    <w:rsid w:val="006D5F59"/>
    <w:rsid w:val="006D6811"/>
    <w:rsid w:val="006D72D6"/>
    <w:rsid w:val="006D73B3"/>
    <w:rsid w:val="006D7D66"/>
    <w:rsid w:val="006E01BB"/>
    <w:rsid w:val="006E07F5"/>
    <w:rsid w:val="006E11E9"/>
    <w:rsid w:val="006E1416"/>
    <w:rsid w:val="006E1B69"/>
    <w:rsid w:val="006E21FB"/>
    <w:rsid w:val="006E2583"/>
    <w:rsid w:val="006E39CA"/>
    <w:rsid w:val="006E3C23"/>
    <w:rsid w:val="006E3DA1"/>
    <w:rsid w:val="006E3F60"/>
    <w:rsid w:val="006E565A"/>
    <w:rsid w:val="006E5BC3"/>
    <w:rsid w:val="006E6441"/>
    <w:rsid w:val="006E6E60"/>
    <w:rsid w:val="006E6EDF"/>
    <w:rsid w:val="006E71F9"/>
    <w:rsid w:val="006E7929"/>
    <w:rsid w:val="006E7BF2"/>
    <w:rsid w:val="006E7D03"/>
    <w:rsid w:val="006E7D30"/>
    <w:rsid w:val="006F00A2"/>
    <w:rsid w:val="006F1044"/>
    <w:rsid w:val="006F1629"/>
    <w:rsid w:val="006F179D"/>
    <w:rsid w:val="006F1B01"/>
    <w:rsid w:val="006F214F"/>
    <w:rsid w:val="006F3ABA"/>
    <w:rsid w:val="006F4F7B"/>
    <w:rsid w:val="006F553B"/>
    <w:rsid w:val="006F5A5C"/>
    <w:rsid w:val="006F5C39"/>
    <w:rsid w:val="006F6756"/>
    <w:rsid w:val="006F744B"/>
    <w:rsid w:val="006F76D3"/>
    <w:rsid w:val="006F7E25"/>
    <w:rsid w:val="006F7FE1"/>
    <w:rsid w:val="007006B0"/>
    <w:rsid w:val="007006F7"/>
    <w:rsid w:val="007016A2"/>
    <w:rsid w:val="00701B1C"/>
    <w:rsid w:val="00701ECA"/>
    <w:rsid w:val="00702053"/>
    <w:rsid w:val="0070223B"/>
    <w:rsid w:val="00703C21"/>
    <w:rsid w:val="00703E4A"/>
    <w:rsid w:val="00704119"/>
    <w:rsid w:val="00704AD9"/>
    <w:rsid w:val="00704D9D"/>
    <w:rsid w:val="007052E6"/>
    <w:rsid w:val="00705CDA"/>
    <w:rsid w:val="00706A28"/>
    <w:rsid w:val="0070737B"/>
    <w:rsid w:val="0070761F"/>
    <w:rsid w:val="007078B4"/>
    <w:rsid w:val="00707E0A"/>
    <w:rsid w:val="00710B25"/>
    <w:rsid w:val="007112FB"/>
    <w:rsid w:val="007115CC"/>
    <w:rsid w:val="007123A8"/>
    <w:rsid w:val="0071312A"/>
    <w:rsid w:val="00713807"/>
    <w:rsid w:val="00713DC6"/>
    <w:rsid w:val="00714139"/>
    <w:rsid w:val="00714DD7"/>
    <w:rsid w:val="00716A1C"/>
    <w:rsid w:val="00716B74"/>
    <w:rsid w:val="00716D52"/>
    <w:rsid w:val="00716D83"/>
    <w:rsid w:val="00716E85"/>
    <w:rsid w:val="00717C8F"/>
    <w:rsid w:val="00717DFC"/>
    <w:rsid w:val="007205C0"/>
    <w:rsid w:val="00720D51"/>
    <w:rsid w:val="00721005"/>
    <w:rsid w:val="007213F4"/>
    <w:rsid w:val="00721903"/>
    <w:rsid w:val="00721C07"/>
    <w:rsid w:val="007221ED"/>
    <w:rsid w:val="00722257"/>
    <w:rsid w:val="007223B4"/>
    <w:rsid w:val="007224E1"/>
    <w:rsid w:val="007228E4"/>
    <w:rsid w:val="00722EDC"/>
    <w:rsid w:val="00723A34"/>
    <w:rsid w:val="00723AA3"/>
    <w:rsid w:val="00724ADE"/>
    <w:rsid w:val="00725C2D"/>
    <w:rsid w:val="00726728"/>
    <w:rsid w:val="00726809"/>
    <w:rsid w:val="00726D59"/>
    <w:rsid w:val="00727B50"/>
    <w:rsid w:val="0073018C"/>
    <w:rsid w:val="00730948"/>
    <w:rsid w:val="0073217E"/>
    <w:rsid w:val="00732319"/>
    <w:rsid w:val="007323B3"/>
    <w:rsid w:val="0073357F"/>
    <w:rsid w:val="00733BE0"/>
    <w:rsid w:val="00733D51"/>
    <w:rsid w:val="00733F6B"/>
    <w:rsid w:val="00734067"/>
    <w:rsid w:val="00734D73"/>
    <w:rsid w:val="007355B2"/>
    <w:rsid w:val="00735E2C"/>
    <w:rsid w:val="00736359"/>
    <w:rsid w:val="007377F2"/>
    <w:rsid w:val="0073782A"/>
    <w:rsid w:val="00737B6C"/>
    <w:rsid w:val="00737B87"/>
    <w:rsid w:val="0074000A"/>
    <w:rsid w:val="00741AAF"/>
    <w:rsid w:val="00741BAB"/>
    <w:rsid w:val="00742929"/>
    <w:rsid w:val="00742AEF"/>
    <w:rsid w:val="00742BFB"/>
    <w:rsid w:val="00742D93"/>
    <w:rsid w:val="00743E60"/>
    <w:rsid w:val="00743F61"/>
    <w:rsid w:val="007443C0"/>
    <w:rsid w:val="00744C01"/>
    <w:rsid w:val="00744E89"/>
    <w:rsid w:val="00744F81"/>
    <w:rsid w:val="0074528B"/>
    <w:rsid w:val="00746147"/>
    <w:rsid w:val="0074724D"/>
    <w:rsid w:val="00747E23"/>
    <w:rsid w:val="00750CA0"/>
    <w:rsid w:val="00750CF1"/>
    <w:rsid w:val="00750D62"/>
    <w:rsid w:val="00751296"/>
    <w:rsid w:val="00751C3B"/>
    <w:rsid w:val="00752055"/>
    <w:rsid w:val="00753554"/>
    <w:rsid w:val="0075366A"/>
    <w:rsid w:val="007539A3"/>
    <w:rsid w:val="00753B64"/>
    <w:rsid w:val="00753D9D"/>
    <w:rsid w:val="00754176"/>
    <w:rsid w:val="00754BD6"/>
    <w:rsid w:val="00755038"/>
    <w:rsid w:val="007556AC"/>
    <w:rsid w:val="007559F1"/>
    <w:rsid w:val="00755D0A"/>
    <w:rsid w:val="0076007B"/>
    <w:rsid w:val="00760738"/>
    <w:rsid w:val="007618C5"/>
    <w:rsid w:val="00761F93"/>
    <w:rsid w:val="00762886"/>
    <w:rsid w:val="00762905"/>
    <w:rsid w:val="00762C67"/>
    <w:rsid w:val="00763BD4"/>
    <w:rsid w:val="00763C71"/>
    <w:rsid w:val="007643A7"/>
    <w:rsid w:val="00764A57"/>
    <w:rsid w:val="00764BE8"/>
    <w:rsid w:val="0076582D"/>
    <w:rsid w:val="00766D13"/>
    <w:rsid w:val="0076748B"/>
    <w:rsid w:val="007676A2"/>
    <w:rsid w:val="00770085"/>
    <w:rsid w:val="007702BF"/>
    <w:rsid w:val="00773024"/>
    <w:rsid w:val="00773A06"/>
    <w:rsid w:val="007760C7"/>
    <w:rsid w:val="007763B0"/>
    <w:rsid w:val="007774C2"/>
    <w:rsid w:val="00780C82"/>
    <w:rsid w:val="00780E90"/>
    <w:rsid w:val="0078209F"/>
    <w:rsid w:val="007828AC"/>
    <w:rsid w:val="00783A34"/>
    <w:rsid w:val="00783EFE"/>
    <w:rsid w:val="007847E2"/>
    <w:rsid w:val="00784CDE"/>
    <w:rsid w:val="00785148"/>
    <w:rsid w:val="00786779"/>
    <w:rsid w:val="00786960"/>
    <w:rsid w:val="00786AD5"/>
    <w:rsid w:val="0079019A"/>
    <w:rsid w:val="0079107D"/>
    <w:rsid w:val="00791133"/>
    <w:rsid w:val="00791FA2"/>
    <w:rsid w:val="00791FE8"/>
    <w:rsid w:val="00792342"/>
    <w:rsid w:val="00792D6B"/>
    <w:rsid w:val="00793A4F"/>
    <w:rsid w:val="00793BDF"/>
    <w:rsid w:val="0079453D"/>
    <w:rsid w:val="007949BC"/>
    <w:rsid w:val="00794FE3"/>
    <w:rsid w:val="00795258"/>
    <w:rsid w:val="00795498"/>
    <w:rsid w:val="00795864"/>
    <w:rsid w:val="00797502"/>
    <w:rsid w:val="007A052B"/>
    <w:rsid w:val="007A0831"/>
    <w:rsid w:val="007A31DF"/>
    <w:rsid w:val="007A355F"/>
    <w:rsid w:val="007A379E"/>
    <w:rsid w:val="007A3D23"/>
    <w:rsid w:val="007A3D33"/>
    <w:rsid w:val="007A41B8"/>
    <w:rsid w:val="007A52C1"/>
    <w:rsid w:val="007A539B"/>
    <w:rsid w:val="007A5431"/>
    <w:rsid w:val="007A54F5"/>
    <w:rsid w:val="007A56D2"/>
    <w:rsid w:val="007A5E92"/>
    <w:rsid w:val="007B0021"/>
    <w:rsid w:val="007B0936"/>
    <w:rsid w:val="007B0DA4"/>
    <w:rsid w:val="007B0F8F"/>
    <w:rsid w:val="007B1E9E"/>
    <w:rsid w:val="007B2355"/>
    <w:rsid w:val="007B2681"/>
    <w:rsid w:val="007B34A1"/>
    <w:rsid w:val="007B4691"/>
    <w:rsid w:val="007B49FB"/>
    <w:rsid w:val="007B4AF6"/>
    <w:rsid w:val="007B4FAF"/>
    <w:rsid w:val="007B512A"/>
    <w:rsid w:val="007B557B"/>
    <w:rsid w:val="007B56A2"/>
    <w:rsid w:val="007B6B34"/>
    <w:rsid w:val="007B7483"/>
    <w:rsid w:val="007C0D56"/>
    <w:rsid w:val="007C1432"/>
    <w:rsid w:val="007C2092"/>
    <w:rsid w:val="007C2097"/>
    <w:rsid w:val="007C22D6"/>
    <w:rsid w:val="007C23A9"/>
    <w:rsid w:val="007C2520"/>
    <w:rsid w:val="007C26BC"/>
    <w:rsid w:val="007C26CB"/>
    <w:rsid w:val="007C2899"/>
    <w:rsid w:val="007C3B03"/>
    <w:rsid w:val="007C3EB0"/>
    <w:rsid w:val="007C4DD6"/>
    <w:rsid w:val="007C590C"/>
    <w:rsid w:val="007C6096"/>
    <w:rsid w:val="007C6555"/>
    <w:rsid w:val="007C66BB"/>
    <w:rsid w:val="007C68D8"/>
    <w:rsid w:val="007C7B7A"/>
    <w:rsid w:val="007C7D4F"/>
    <w:rsid w:val="007D0D7D"/>
    <w:rsid w:val="007D0F64"/>
    <w:rsid w:val="007D154E"/>
    <w:rsid w:val="007D1BAB"/>
    <w:rsid w:val="007D1C6A"/>
    <w:rsid w:val="007D23EC"/>
    <w:rsid w:val="007D27C4"/>
    <w:rsid w:val="007D3588"/>
    <w:rsid w:val="007D371C"/>
    <w:rsid w:val="007D39AF"/>
    <w:rsid w:val="007D3D33"/>
    <w:rsid w:val="007D4458"/>
    <w:rsid w:val="007D46A7"/>
    <w:rsid w:val="007D479B"/>
    <w:rsid w:val="007D5870"/>
    <w:rsid w:val="007D58D3"/>
    <w:rsid w:val="007D5BD0"/>
    <w:rsid w:val="007D5BDC"/>
    <w:rsid w:val="007D6586"/>
    <w:rsid w:val="007D6A07"/>
    <w:rsid w:val="007D6AA8"/>
    <w:rsid w:val="007D6F33"/>
    <w:rsid w:val="007D6F99"/>
    <w:rsid w:val="007D7082"/>
    <w:rsid w:val="007D720C"/>
    <w:rsid w:val="007D769F"/>
    <w:rsid w:val="007E04A2"/>
    <w:rsid w:val="007E09AD"/>
    <w:rsid w:val="007E1539"/>
    <w:rsid w:val="007E16E1"/>
    <w:rsid w:val="007E1EF8"/>
    <w:rsid w:val="007E227E"/>
    <w:rsid w:val="007E274B"/>
    <w:rsid w:val="007E2950"/>
    <w:rsid w:val="007E3483"/>
    <w:rsid w:val="007E4871"/>
    <w:rsid w:val="007E4DC8"/>
    <w:rsid w:val="007E4E2F"/>
    <w:rsid w:val="007E526A"/>
    <w:rsid w:val="007E6088"/>
    <w:rsid w:val="007E6439"/>
    <w:rsid w:val="007E66E7"/>
    <w:rsid w:val="007E6756"/>
    <w:rsid w:val="007E6F4C"/>
    <w:rsid w:val="007F049F"/>
    <w:rsid w:val="007F08DD"/>
    <w:rsid w:val="007F0C6D"/>
    <w:rsid w:val="007F152D"/>
    <w:rsid w:val="007F1873"/>
    <w:rsid w:val="007F1C11"/>
    <w:rsid w:val="007F1E98"/>
    <w:rsid w:val="007F23A8"/>
    <w:rsid w:val="007F255F"/>
    <w:rsid w:val="007F382F"/>
    <w:rsid w:val="007F4040"/>
    <w:rsid w:val="007F4629"/>
    <w:rsid w:val="007F4A1D"/>
    <w:rsid w:val="007F7E1D"/>
    <w:rsid w:val="00800519"/>
    <w:rsid w:val="00800CE4"/>
    <w:rsid w:val="00801417"/>
    <w:rsid w:val="00801D52"/>
    <w:rsid w:val="008020A6"/>
    <w:rsid w:val="008026B5"/>
    <w:rsid w:val="008026F0"/>
    <w:rsid w:val="00803B22"/>
    <w:rsid w:val="00804D45"/>
    <w:rsid w:val="008054ED"/>
    <w:rsid w:val="00805661"/>
    <w:rsid w:val="008056CF"/>
    <w:rsid w:val="00805B10"/>
    <w:rsid w:val="00805F28"/>
    <w:rsid w:val="00806A8A"/>
    <w:rsid w:val="0080702F"/>
    <w:rsid w:val="00807447"/>
    <w:rsid w:val="00807F3F"/>
    <w:rsid w:val="008102C1"/>
    <w:rsid w:val="008107F5"/>
    <w:rsid w:val="00810995"/>
    <w:rsid w:val="008109DC"/>
    <w:rsid w:val="00810F65"/>
    <w:rsid w:val="00811060"/>
    <w:rsid w:val="008110E2"/>
    <w:rsid w:val="0081134C"/>
    <w:rsid w:val="008117E8"/>
    <w:rsid w:val="008132CC"/>
    <w:rsid w:val="00813517"/>
    <w:rsid w:val="008136C9"/>
    <w:rsid w:val="00813F41"/>
    <w:rsid w:val="00814A3E"/>
    <w:rsid w:val="00814E75"/>
    <w:rsid w:val="00815277"/>
    <w:rsid w:val="008155C9"/>
    <w:rsid w:val="008157A5"/>
    <w:rsid w:val="0081621F"/>
    <w:rsid w:val="008165D1"/>
    <w:rsid w:val="008166A1"/>
    <w:rsid w:val="00816929"/>
    <w:rsid w:val="00816B95"/>
    <w:rsid w:val="008179BF"/>
    <w:rsid w:val="00817A46"/>
    <w:rsid w:val="00817F7C"/>
    <w:rsid w:val="008200DD"/>
    <w:rsid w:val="008207DC"/>
    <w:rsid w:val="00821472"/>
    <w:rsid w:val="00821956"/>
    <w:rsid w:val="00821FE9"/>
    <w:rsid w:val="00822016"/>
    <w:rsid w:val="0082228C"/>
    <w:rsid w:val="00823341"/>
    <w:rsid w:val="008234E8"/>
    <w:rsid w:val="00823A6F"/>
    <w:rsid w:val="008263E7"/>
    <w:rsid w:val="00826F10"/>
    <w:rsid w:val="008271F9"/>
    <w:rsid w:val="00827387"/>
    <w:rsid w:val="0082773F"/>
    <w:rsid w:val="008279FA"/>
    <w:rsid w:val="00830019"/>
    <w:rsid w:val="008303DE"/>
    <w:rsid w:val="00830BFE"/>
    <w:rsid w:val="00830C85"/>
    <w:rsid w:val="00831AC1"/>
    <w:rsid w:val="00832D90"/>
    <w:rsid w:val="00833566"/>
    <w:rsid w:val="00833729"/>
    <w:rsid w:val="00833AB7"/>
    <w:rsid w:val="00833EF0"/>
    <w:rsid w:val="00834E3E"/>
    <w:rsid w:val="0083587E"/>
    <w:rsid w:val="00835B3F"/>
    <w:rsid w:val="00835F62"/>
    <w:rsid w:val="00836304"/>
    <w:rsid w:val="00836911"/>
    <w:rsid w:val="00836A3F"/>
    <w:rsid w:val="0083700A"/>
    <w:rsid w:val="00837938"/>
    <w:rsid w:val="008410D3"/>
    <w:rsid w:val="00841299"/>
    <w:rsid w:val="00841E3F"/>
    <w:rsid w:val="00843709"/>
    <w:rsid w:val="00843986"/>
    <w:rsid w:val="00843C01"/>
    <w:rsid w:val="00843EAE"/>
    <w:rsid w:val="0084486A"/>
    <w:rsid w:val="00845BE7"/>
    <w:rsid w:val="0084633B"/>
    <w:rsid w:val="008470D5"/>
    <w:rsid w:val="00847F11"/>
    <w:rsid w:val="008506D6"/>
    <w:rsid w:val="008509FB"/>
    <w:rsid w:val="0085242D"/>
    <w:rsid w:val="00852472"/>
    <w:rsid w:val="00852495"/>
    <w:rsid w:val="00852B1B"/>
    <w:rsid w:val="00853A45"/>
    <w:rsid w:val="00853F62"/>
    <w:rsid w:val="00854FA5"/>
    <w:rsid w:val="00855988"/>
    <w:rsid w:val="00855EF8"/>
    <w:rsid w:val="00855FC0"/>
    <w:rsid w:val="0085786B"/>
    <w:rsid w:val="0086051F"/>
    <w:rsid w:val="00860D92"/>
    <w:rsid w:val="00860FA5"/>
    <w:rsid w:val="00861D95"/>
    <w:rsid w:val="008626E7"/>
    <w:rsid w:val="00862753"/>
    <w:rsid w:val="00862C75"/>
    <w:rsid w:val="00863468"/>
    <w:rsid w:val="008635AD"/>
    <w:rsid w:val="0086390F"/>
    <w:rsid w:val="008647F6"/>
    <w:rsid w:val="00864D44"/>
    <w:rsid w:val="00865322"/>
    <w:rsid w:val="00865F88"/>
    <w:rsid w:val="00866749"/>
    <w:rsid w:val="00866756"/>
    <w:rsid w:val="00866AC7"/>
    <w:rsid w:val="00870EE7"/>
    <w:rsid w:val="00871452"/>
    <w:rsid w:val="0087155F"/>
    <w:rsid w:val="0087175B"/>
    <w:rsid w:val="0087289A"/>
    <w:rsid w:val="00872AA8"/>
    <w:rsid w:val="00873B40"/>
    <w:rsid w:val="0087407A"/>
    <w:rsid w:val="008749A2"/>
    <w:rsid w:val="00874C61"/>
    <w:rsid w:val="00874DFE"/>
    <w:rsid w:val="008752D8"/>
    <w:rsid w:val="008757A0"/>
    <w:rsid w:val="00875896"/>
    <w:rsid w:val="008761CE"/>
    <w:rsid w:val="00876E0B"/>
    <w:rsid w:val="0087766E"/>
    <w:rsid w:val="00877940"/>
    <w:rsid w:val="00880780"/>
    <w:rsid w:val="00880CE8"/>
    <w:rsid w:val="00881185"/>
    <w:rsid w:val="008823B3"/>
    <w:rsid w:val="00882B03"/>
    <w:rsid w:val="00883EA7"/>
    <w:rsid w:val="0088443F"/>
    <w:rsid w:val="00884B9D"/>
    <w:rsid w:val="00885ADE"/>
    <w:rsid w:val="00886013"/>
    <w:rsid w:val="00886442"/>
    <w:rsid w:val="008865F3"/>
    <w:rsid w:val="00886772"/>
    <w:rsid w:val="00886A97"/>
    <w:rsid w:val="00886FD2"/>
    <w:rsid w:val="00887B18"/>
    <w:rsid w:val="00887C45"/>
    <w:rsid w:val="00890817"/>
    <w:rsid w:val="00890BBD"/>
    <w:rsid w:val="00890CA6"/>
    <w:rsid w:val="0089248E"/>
    <w:rsid w:val="00893117"/>
    <w:rsid w:val="008937E2"/>
    <w:rsid w:val="008939E3"/>
    <w:rsid w:val="00893C3B"/>
    <w:rsid w:val="00893C7F"/>
    <w:rsid w:val="008948CE"/>
    <w:rsid w:val="00894933"/>
    <w:rsid w:val="00894FEB"/>
    <w:rsid w:val="0089580B"/>
    <w:rsid w:val="00895C26"/>
    <w:rsid w:val="0089685A"/>
    <w:rsid w:val="00896B64"/>
    <w:rsid w:val="00896C61"/>
    <w:rsid w:val="00897A43"/>
    <w:rsid w:val="008A02D6"/>
    <w:rsid w:val="008A033C"/>
    <w:rsid w:val="008A0CE1"/>
    <w:rsid w:val="008A0E47"/>
    <w:rsid w:val="008A0E4D"/>
    <w:rsid w:val="008A2BDE"/>
    <w:rsid w:val="008A39FD"/>
    <w:rsid w:val="008A3B0A"/>
    <w:rsid w:val="008A4348"/>
    <w:rsid w:val="008A4BC5"/>
    <w:rsid w:val="008A643A"/>
    <w:rsid w:val="008A6667"/>
    <w:rsid w:val="008A6934"/>
    <w:rsid w:val="008A78E2"/>
    <w:rsid w:val="008A7ECF"/>
    <w:rsid w:val="008B0B0C"/>
    <w:rsid w:val="008B0BA2"/>
    <w:rsid w:val="008B0C05"/>
    <w:rsid w:val="008B1031"/>
    <w:rsid w:val="008B135A"/>
    <w:rsid w:val="008B161A"/>
    <w:rsid w:val="008B1665"/>
    <w:rsid w:val="008B1F3D"/>
    <w:rsid w:val="008B2017"/>
    <w:rsid w:val="008B230B"/>
    <w:rsid w:val="008B26FC"/>
    <w:rsid w:val="008B3728"/>
    <w:rsid w:val="008B377D"/>
    <w:rsid w:val="008B4556"/>
    <w:rsid w:val="008B5989"/>
    <w:rsid w:val="008B5DBC"/>
    <w:rsid w:val="008B5E7F"/>
    <w:rsid w:val="008B6442"/>
    <w:rsid w:val="008B6D08"/>
    <w:rsid w:val="008B7C99"/>
    <w:rsid w:val="008C0D1E"/>
    <w:rsid w:val="008C12E0"/>
    <w:rsid w:val="008C27F0"/>
    <w:rsid w:val="008C2835"/>
    <w:rsid w:val="008C2B16"/>
    <w:rsid w:val="008C3E57"/>
    <w:rsid w:val="008C50FF"/>
    <w:rsid w:val="008C5180"/>
    <w:rsid w:val="008C604A"/>
    <w:rsid w:val="008C67CC"/>
    <w:rsid w:val="008C6ECD"/>
    <w:rsid w:val="008C6F5A"/>
    <w:rsid w:val="008C7509"/>
    <w:rsid w:val="008C7632"/>
    <w:rsid w:val="008C7A9E"/>
    <w:rsid w:val="008D0415"/>
    <w:rsid w:val="008D0CE5"/>
    <w:rsid w:val="008D0E47"/>
    <w:rsid w:val="008D1379"/>
    <w:rsid w:val="008D1CEF"/>
    <w:rsid w:val="008D1D2B"/>
    <w:rsid w:val="008D1DD1"/>
    <w:rsid w:val="008D1E56"/>
    <w:rsid w:val="008D27DD"/>
    <w:rsid w:val="008D2F5C"/>
    <w:rsid w:val="008D34F3"/>
    <w:rsid w:val="008D354E"/>
    <w:rsid w:val="008D4103"/>
    <w:rsid w:val="008D4C80"/>
    <w:rsid w:val="008D7174"/>
    <w:rsid w:val="008D71CE"/>
    <w:rsid w:val="008D72B8"/>
    <w:rsid w:val="008D76A7"/>
    <w:rsid w:val="008D77F4"/>
    <w:rsid w:val="008E010A"/>
    <w:rsid w:val="008E0421"/>
    <w:rsid w:val="008E08CB"/>
    <w:rsid w:val="008E0960"/>
    <w:rsid w:val="008E09B9"/>
    <w:rsid w:val="008E2FF3"/>
    <w:rsid w:val="008E3056"/>
    <w:rsid w:val="008E34FD"/>
    <w:rsid w:val="008E5993"/>
    <w:rsid w:val="008E5CCE"/>
    <w:rsid w:val="008E602D"/>
    <w:rsid w:val="008E780A"/>
    <w:rsid w:val="008E784C"/>
    <w:rsid w:val="008E78CB"/>
    <w:rsid w:val="008E7B9C"/>
    <w:rsid w:val="008F0E62"/>
    <w:rsid w:val="008F168D"/>
    <w:rsid w:val="008F198D"/>
    <w:rsid w:val="008F1C1C"/>
    <w:rsid w:val="008F2CEA"/>
    <w:rsid w:val="008F47E7"/>
    <w:rsid w:val="008F502C"/>
    <w:rsid w:val="008F5246"/>
    <w:rsid w:val="008F5381"/>
    <w:rsid w:val="008F552C"/>
    <w:rsid w:val="008F5C6D"/>
    <w:rsid w:val="008F5D11"/>
    <w:rsid w:val="008F686C"/>
    <w:rsid w:val="008F6C26"/>
    <w:rsid w:val="008F730E"/>
    <w:rsid w:val="0090056F"/>
    <w:rsid w:val="009007E6"/>
    <w:rsid w:val="009008C3"/>
    <w:rsid w:val="00900FBB"/>
    <w:rsid w:val="00901987"/>
    <w:rsid w:val="00901D16"/>
    <w:rsid w:val="00901E16"/>
    <w:rsid w:val="00902BAF"/>
    <w:rsid w:val="00902C07"/>
    <w:rsid w:val="009035CD"/>
    <w:rsid w:val="00905324"/>
    <w:rsid w:val="0090676C"/>
    <w:rsid w:val="00907CED"/>
    <w:rsid w:val="00910F93"/>
    <w:rsid w:val="0091130D"/>
    <w:rsid w:val="00911F69"/>
    <w:rsid w:val="00912EEB"/>
    <w:rsid w:val="009131A6"/>
    <w:rsid w:val="009133AF"/>
    <w:rsid w:val="00913849"/>
    <w:rsid w:val="00914BF0"/>
    <w:rsid w:val="00914FAE"/>
    <w:rsid w:val="00915298"/>
    <w:rsid w:val="00915433"/>
    <w:rsid w:val="009160A9"/>
    <w:rsid w:val="00916918"/>
    <w:rsid w:val="00916B7F"/>
    <w:rsid w:val="0091768F"/>
    <w:rsid w:val="00917CDB"/>
    <w:rsid w:val="00917F21"/>
    <w:rsid w:val="00920642"/>
    <w:rsid w:val="009209A0"/>
    <w:rsid w:val="00920E5E"/>
    <w:rsid w:val="009212E1"/>
    <w:rsid w:val="009213A9"/>
    <w:rsid w:val="009214D3"/>
    <w:rsid w:val="009216D3"/>
    <w:rsid w:val="00921773"/>
    <w:rsid w:val="00921B4F"/>
    <w:rsid w:val="00921CB5"/>
    <w:rsid w:val="00921CBB"/>
    <w:rsid w:val="0092261D"/>
    <w:rsid w:val="00922745"/>
    <w:rsid w:val="00922DAB"/>
    <w:rsid w:val="00922F0E"/>
    <w:rsid w:val="00922F16"/>
    <w:rsid w:val="00923304"/>
    <w:rsid w:val="00923897"/>
    <w:rsid w:val="0092579E"/>
    <w:rsid w:val="009262B4"/>
    <w:rsid w:val="009278AA"/>
    <w:rsid w:val="00927C3C"/>
    <w:rsid w:val="00927ED3"/>
    <w:rsid w:val="009301F4"/>
    <w:rsid w:val="009304AF"/>
    <w:rsid w:val="00930B4B"/>
    <w:rsid w:val="00931938"/>
    <w:rsid w:val="00931A3E"/>
    <w:rsid w:val="00931C8C"/>
    <w:rsid w:val="00932085"/>
    <w:rsid w:val="0093209B"/>
    <w:rsid w:val="009321B3"/>
    <w:rsid w:val="00932C93"/>
    <w:rsid w:val="00932E2B"/>
    <w:rsid w:val="00933CCE"/>
    <w:rsid w:val="00933F37"/>
    <w:rsid w:val="00935EC0"/>
    <w:rsid w:val="009367D3"/>
    <w:rsid w:val="00936CFF"/>
    <w:rsid w:val="009373F8"/>
    <w:rsid w:val="0093759B"/>
    <w:rsid w:val="009403C1"/>
    <w:rsid w:val="00941098"/>
    <w:rsid w:val="0094111A"/>
    <w:rsid w:val="00941472"/>
    <w:rsid w:val="009418BE"/>
    <w:rsid w:val="00941B0C"/>
    <w:rsid w:val="00942858"/>
    <w:rsid w:val="00942FDC"/>
    <w:rsid w:val="00943AF7"/>
    <w:rsid w:val="00943FC3"/>
    <w:rsid w:val="00944F22"/>
    <w:rsid w:val="0094520C"/>
    <w:rsid w:val="00945E26"/>
    <w:rsid w:val="009461A7"/>
    <w:rsid w:val="0094659E"/>
    <w:rsid w:val="00946764"/>
    <w:rsid w:val="009471DF"/>
    <w:rsid w:val="009502B2"/>
    <w:rsid w:val="00950414"/>
    <w:rsid w:val="00950716"/>
    <w:rsid w:val="0095090D"/>
    <w:rsid w:val="00951F61"/>
    <w:rsid w:val="009526DA"/>
    <w:rsid w:val="00952A13"/>
    <w:rsid w:val="009532BC"/>
    <w:rsid w:val="0095387F"/>
    <w:rsid w:val="009543AD"/>
    <w:rsid w:val="0095681F"/>
    <w:rsid w:val="00957305"/>
    <w:rsid w:val="009576BA"/>
    <w:rsid w:val="00957ABC"/>
    <w:rsid w:val="00957C29"/>
    <w:rsid w:val="00960D16"/>
    <w:rsid w:val="00961068"/>
    <w:rsid w:val="00963362"/>
    <w:rsid w:val="00964297"/>
    <w:rsid w:val="00964385"/>
    <w:rsid w:val="009645C5"/>
    <w:rsid w:val="00966394"/>
    <w:rsid w:val="00966A4E"/>
    <w:rsid w:val="00966B68"/>
    <w:rsid w:val="00966B8E"/>
    <w:rsid w:val="0096709E"/>
    <w:rsid w:val="00967661"/>
    <w:rsid w:val="0097058B"/>
    <w:rsid w:val="00970974"/>
    <w:rsid w:val="00971CB6"/>
    <w:rsid w:val="009722E6"/>
    <w:rsid w:val="00972686"/>
    <w:rsid w:val="00973C1B"/>
    <w:rsid w:val="0097418B"/>
    <w:rsid w:val="0097468B"/>
    <w:rsid w:val="00975260"/>
    <w:rsid w:val="0097643D"/>
    <w:rsid w:val="00976A6C"/>
    <w:rsid w:val="00977427"/>
    <w:rsid w:val="0097769A"/>
    <w:rsid w:val="00977737"/>
    <w:rsid w:val="009777D9"/>
    <w:rsid w:val="009778D8"/>
    <w:rsid w:val="009800F6"/>
    <w:rsid w:val="00980AAF"/>
    <w:rsid w:val="009819BD"/>
    <w:rsid w:val="00982755"/>
    <w:rsid w:val="009835E7"/>
    <w:rsid w:val="00983843"/>
    <w:rsid w:val="00983AA5"/>
    <w:rsid w:val="0098423D"/>
    <w:rsid w:val="00984362"/>
    <w:rsid w:val="00984B9D"/>
    <w:rsid w:val="00984C69"/>
    <w:rsid w:val="00985167"/>
    <w:rsid w:val="0098516F"/>
    <w:rsid w:val="0098533A"/>
    <w:rsid w:val="00985628"/>
    <w:rsid w:val="0098564C"/>
    <w:rsid w:val="00985A71"/>
    <w:rsid w:val="009862FD"/>
    <w:rsid w:val="009868F2"/>
    <w:rsid w:val="009868F5"/>
    <w:rsid w:val="009868FB"/>
    <w:rsid w:val="00986EA3"/>
    <w:rsid w:val="00986FEE"/>
    <w:rsid w:val="00987082"/>
    <w:rsid w:val="0098766B"/>
    <w:rsid w:val="009878BD"/>
    <w:rsid w:val="00987E26"/>
    <w:rsid w:val="00990CB4"/>
    <w:rsid w:val="00991B88"/>
    <w:rsid w:val="00991EF9"/>
    <w:rsid w:val="009923FD"/>
    <w:rsid w:val="009927FE"/>
    <w:rsid w:val="00992A0E"/>
    <w:rsid w:val="00993508"/>
    <w:rsid w:val="00994016"/>
    <w:rsid w:val="0099500D"/>
    <w:rsid w:val="009957B9"/>
    <w:rsid w:val="0099580B"/>
    <w:rsid w:val="00997118"/>
    <w:rsid w:val="009A0BB9"/>
    <w:rsid w:val="009A17D4"/>
    <w:rsid w:val="009A1A44"/>
    <w:rsid w:val="009A1B70"/>
    <w:rsid w:val="009A1D04"/>
    <w:rsid w:val="009A32B7"/>
    <w:rsid w:val="009A3432"/>
    <w:rsid w:val="009A3856"/>
    <w:rsid w:val="009A4830"/>
    <w:rsid w:val="009A4AF5"/>
    <w:rsid w:val="009A55F7"/>
    <w:rsid w:val="009A579D"/>
    <w:rsid w:val="009A5FDB"/>
    <w:rsid w:val="009A628D"/>
    <w:rsid w:val="009A6466"/>
    <w:rsid w:val="009A6A6C"/>
    <w:rsid w:val="009A6BA7"/>
    <w:rsid w:val="009A6CBB"/>
    <w:rsid w:val="009A7D4C"/>
    <w:rsid w:val="009B16A0"/>
    <w:rsid w:val="009B2FC5"/>
    <w:rsid w:val="009B34A6"/>
    <w:rsid w:val="009B39AE"/>
    <w:rsid w:val="009B3BAC"/>
    <w:rsid w:val="009B3D9B"/>
    <w:rsid w:val="009B3E2B"/>
    <w:rsid w:val="009B53EE"/>
    <w:rsid w:val="009B5681"/>
    <w:rsid w:val="009B5748"/>
    <w:rsid w:val="009B58A4"/>
    <w:rsid w:val="009B5BBC"/>
    <w:rsid w:val="009B5E54"/>
    <w:rsid w:val="009B66A5"/>
    <w:rsid w:val="009B77FD"/>
    <w:rsid w:val="009B7CD3"/>
    <w:rsid w:val="009B7CDC"/>
    <w:rsid w:val="009C11A3"/>
    <w:rsid w:val="009C1285"/>
    <w:rsid w:val="009C1949"/>
    <w:rsid w:val="009C1DCE"/>
    <w:rsid w:val="009C2FE1"/>
    <w:rsid w:val="009C3B6F"/>
    <w:rsid w:val="009C3DE4"/>
    <w:rsid w:val="009C3E1B"/>
    <w:rsid w:val="009C464B"/>
    <w:rsid w:val="009C4733"/>
    <w:rsid w:val="009C4908"/>
    <w:rsid w:val="009C4B42"/>
    <w:rsid w:val="009C5FF3"/>
    <w:rsid w:val="009C6828"/>
    <w:rsid w:val="009C7237"/>
    <w:rsid w:val="009D0764"/>
    <w:rsid w:val="009D0D9F"/>
    <w:rsid w:val="009D113E"/>
    <w:rsid w:val="009D1D48"/>
    <w:rsid w:val="009D290D"/>
    <w:rsid w:val="009D2991"/>
    <w:rsid w:val="009D325A"/>
    <w:rsid w:val="009D35F1"/>
    <w:rsid w:val="009D4931"/>
    <w:rsid w:val="009D593D"/>
    <w:rsid w:val="009D5EB7"/>
    <w:rsid w:val="009D6013"/>
    <w:rsid w:val="009D6DF1"/>
    <w:rsid w:val="009D70CE"/>
    <w:rsid w:val="009D7E2D"/>
    <w:rsid w:val="009E02B4"/>
    <w:rsid w:val="009E035E"/>
    <w:rsid w:val="009E0469"/>
    <w:rsid w:val="009E097B"/>
    <w:rsid w:val="009E0D24"/>
    <w:rsid w:val="009E263F"/>
    <w:rsid w:val="009E3297"/>
    <w:rsid w:val="009E3684"/>
    <w:rsid w:val="009E40DF"/>
    <w:rsid w:val="009E4405"/>
    <w:rsid w:val="009E4CF3"/>
    <w:rsid w:val="009E5113"/>
    <w:rsid w:val="009E54FA"/>
    <w:rsid w:val="009E553F"/>
    <w:rsid w:val="009E5610"/>
    <w:rsid w:val="009E58CA"/>
    <w:rsid w:val="009E5F3E"/>
    <w:rsid w:val="009E60DE"/>
    <w:rsid w:val="009E6344"/>
    <w:rsid w:val="009E64E4"/>
    <w:rsid w:val="009E6A05"/>
    <w:rsid w:val="009E6A63"/>
    <w:rsid w:val="009E7B04"/>
    <w:rsid w:val="009F1223"/>
    <w:rsid w:val="009F1256"/>
    <w:rsid w:val="009F1361"/>
    <w:rsid w:val="009F13B7"/>
    <w:rsid w:val="009F14EF"/>
    <w:rsid w:val="009F27AE"/>
    <w:rsid w:val="009F2998"/>
    <w:rsid w:val="009F2A8A"/>
    <w:rsid w:val="009F2B4E"/>
    <w:rsid w:val="009F31B2"/>
    <w:rsid w:val="009F5C95"/>
    <w:rsid w:val="009F5F5F"/>
    <w:rsid w:val="009F607F"/>
    <w:rsid w:val="009F629C"/>
    <w:rsid w:val="009F6310"/>
    <w:rsid w:val="009F65E0"/>
    <w:rsid w:val="009F6F57"/>
    <w:rsid w:val="009F721D"/>
    <w:rsid w:val="009F7279"/>
    <w:rsid w:val="009F734F"/>
    <w:rsid w:val="009F7749"/>
    <w:rsid w:val="009F7BB1"/>
    <w:rsid w:val="009F7FF2"/>
    <w:rsid w:val="00A0191C"/>
    <w:rsid w:val="00A02278"/>
    <w:rsid w:val="00A02CD2"/>
    <w:rsid w:val="00A03297"/>
    <w:rsid w:val="00A03BD5"/>
    <w:rsid w:val="00A04086"/>
    <w:rsid w:val="00A0463B"/>
    <w:rsid w:val="00A04939"/>
    <w:rsid w:val="00A04DC3"/>
    <w:rsid w:val="00A05973"/>
    <w:rsid w:val="00A05EC7"/>
    <w:rsid w:val="00A06225"/>
    <w:rsid w:val="00A0756C"/>
    <w:rsid w:val="00A10728"/>
    <w:rsid w:val="00A112CA"/>
    <w:rsid w:val="00A12D74"/>
    <w:rsid w:val="00A12F20"/>
    <w:rsid w:val="00A13022"/>
    <w:rsid w:val="00A1431F"/>
    <w:rsid w:val="00A150DB"/>
    <w:rsid w:val="00A1576D"/>
    <w:rsid w:val="00A1596F"/>
    <w:rsid w:val="00A169FB"/>
    <w:rsid w:val="00A16EE2"/>
    <w:rsid w:val="00A1753A"/>
    <w:rsid w:val="00A206F3"/>
    <w:rsid w:val="00A2078A"/>
    <w:rsid w:val="00A20A5E"/>
    <w:rsid w:val="00A217DB"/>
    <w:rsid w:val="00A218C1"/>
    <w:rsid w:val="00A21B45"/>
    <w:rsid w:val="00A2232E"/>
    <w:rsid w:val="00A2239C"/>
    <w:rsid w:val="00A228C9"/>
    <w:rsid w:val="00A246B6"/>
    <w:rsid w:val="00A249D4"/>
    <w:rsid w:val="00A24B2F"/>
    <w:rsid w:val="00A24F07"/>
    <w:rsid w:val="00A25514"/>
    <w:rsid w:val="00A258EB"/>
    <w:rsid w:val="00A259DC"/>
    <w:rsid w:val="00A26593"/>
    <w:rsid w:val="00A26C26"/>
    <w:rsid w:val="00A26C5A"/>
    <w:rsid w:val="00A2727D"/>
    <w:rsid w:val="00A27668"/>
    <w:rsid w:val="00A2772B"/>
    <w:rsid w:val="00A27C64"/>
    <w:rsid w:val="00A27E3E"/>
    <w:rsid w:val="00A30436"/>
    <w:rsid w:val="00A31317"/>
    <w:rsid w:val="00A31A6B"/>
    <w:rsid w:val="00A3288B"/>
    <w:rsid w:val="00A328B4"/>
    <w:rsid w:val="00A32B14"/>
    <w:rsid w:val="00A32F26"/>
    <w:rsid w:val="00A3384F"/>
    <w:rsid w:val="00A33D3F"/>
    <w:rsid w:val="00A34187"/>
    <w:rsid w:val="00A3457B"/>
    <w:rsid w:val="00A3506D"/>
    <w:rsid w:val="00A3510E"/>
    <w:rsid w:val="00A35DC2"/>
    <w:rsid w:val="00A3623A"/>
    <w:rsid w:val="00A36372"/>
    <w:rsid w:val="00A369D8"/>
    <w:rsid w:val="00A36D9D"/>
    <w:rsid w:val="00A37A31"/>
    <w:rsid w:val="00A37C41"/>
    <w:rsid w:val="00A37DAF"/>
    <w:rsid w:val="00A40087"/>
    <w:rsid w:val="00A40127"/>
    <w:rsid w:val="00A40AF3"/>
    <w:rsid w:val="00A4125C"/>
    <w:rsid w:val="00A413C2"/>
    <w:rsid w:val="00A417B7"/>
    <w:rsid w:val="00A417F3"/>
    <w:rsid w:val="00A41ACE"/>
    <w:rsid w:val="00A421F0"/>
    <w:rsid w:val="00A4354B"/>
    <w:rsid w:val="00A4392B"/>
    <w:rsid w:val="00A443CA"/>
    <w:rsid w:val="00A45758"/>
    <w:rsid w:val="00A4681C"/>
    <w:rsid w:val="00A46B7A"/>
    <w:rsid w:val="00A46DB1"/>
    <w:rsid w:val="00A46E72"/>
    <w:rsid w:val="00A47B92"/>
    <w:rsid w:val="00A47DBD"/>
    <w:rsid w:val="00A47E70"/>
    <w:rsid w:val="00A47F78"/>
    <w:rsid w:val="00A5028D"/>
    <w:rsid w:val="00A502DD"/>
    <w:rsid w:val="00A50CAA"/>
    <w:rsid w:val="00A50E56"/>
    <w:rsid w:val="00A50E92"/>
    <w:rsid w:val="00A5128F"/>
    <w:rsid w:val="00A51963"/>
    <w:rsid w:val="00A51AD2"/>
    <w:rsid w:val="00A51B29"/>
    <w:rsid w:val="00A51E61"/>
    <w:rsid w:val="00A51FB5"/>
    <w:rsid w:val="00A5303D"/>
    <w:rsid w:val="00A53334"/>
    <w:rsid w:val="00A53402"/>
    <w:rsid w:val="00A53428"/>
    <w:rsid w:val="00A5391D"/>
    <w:rsid w:val="00A53964"/>
    <w:rsid w:val="00A53F07"/>
    <w:rsid w:val="00A53F4B"/>
    <w:rsid w:val="00A53FA8"/>
    <w:rsid w:val="00A542DE"/>
    <w:rsid w:val="00A54F80"/>
    <w:rsid w:val="00A550BF"/>
    <w:rsid w:val="00A5555E"/>
    <w:rsid w:val="00A558DA"/>
    <w:rsid w:val="00A55D98"/>
    <w:rsid w:val="00A55F63"/>
    <w:rsid w:val="00A5600F"/>
    <w:rsid w:val="00A568E5"/>
    <w:rsid w:val="00A56D63"/>
    <w:rsid w:val="00A5768D"/>
    <w:rsid w:val="00A57BFF"/>
    <w:rsid w:val="00A605B4"/>
    <w:rsid w:val="00A60D9C"/>
    <w:rsid w:val="00A60DFC"/>
    <w:rsid w:val="00A61145"/>
    <w:rsid w:val="00A61270"/>
    <w:rsid w:val="00A619D7"/>
    <w:rsid w:val="00A6241C"/>
    <w:rsid w:val="00A627CA"/>
    <w:rsid w:val="00A62E4D"/>
    <w:rsid w:val="00A645E0"/>
    <w:rsid w:val="00A6460D"/>
    <w:rsid w:val="00A65A7A"/>
    <w:rsid w:val="00A65D26"/>
    <w:rsid w:val="00A6722B"/>
    <w:rsid w:val="00A67735"/>
    <w:rsid w:val="00A703A5"/>
    <w:rsid w:val="00A704A0"/>
    <w:rsid w:val="00A70E2C"/>
    <w:rsid w:val="00A71131"/>
    <w:rsid w:val="00A72376"/>
    <w:rsid w:val="00A727C5"/>
    <w:rsid w:val="00A727EA"/>
    <w:rsid w:val="00A736C4"/>
    <w:rsid w:val="00A7399B"/>
    <w:rsid w:val="00A74118"/>
    <w:rsid w:val="00A74490"/>
    <w:rsid w:val="00A74957"/>
    <w:rsid w:val="00A74ECE"/>
    <w:rsid w:val="00A754FF"/>
    <w:rsid w:val="00A7671C"/>
    <w:rsid w:val="00A77013"/>
    <w:rsid w:val="00A77437"/>
    <w:rsid w:val="00A775CA"/>
    <w:rsid w:val="00A77FE6"/>
    <w:rsid w:val="00A80313"/>
    <w:rsid w:val="00A807BC"/>
    <w:rsid w:val="00A807DE"/>
    <w:rsid w:val="00A80A95"/>
    <w:rsid w:val="00A80E2D"/>
    <w:rsid w:val="00A814B7"/>
    <w:rsid w:val="00A816EE"/>
    <w:rsid w:val="00A8185F"/>
    <w:rsid w:val="00A821DE"/>
    <w:rsid w:val="00A82996"/>
    <w:rsid w:val="00A843BF"/>
    <w:rsid w:val="00A84C6D"/>
    <w:rsid w:val="00A84C96"/>
    <w:rsid w:val="00A85409"/>
    <w:rsid w:val="00A8547D"/>
    <w:rsid w:val="00A86E8A"/>
    <w:rsid w:val="00A870FC"/>
    <w:rsid w:val="00A8742F"/>
    <w:rsid w:val="00A87E06"/>
    <w:rsid w:val="00A90147"/>
    <w:rsid w:val="00A913F4"/>
    <w:rsid w:val="00A91733"/>
    <w:rsid w:val="00A91EB1"/>
    <w:rsid w:val="00A920A1"/>
    <w:rsid w:val="00A92A3B"/>
    <w:rsid w:val="00A930B5"/>
    <w:rsid w:val="00A93386"/>
    <w:rsid w:val="00A934F1"/>
    <w:rsid w:val="00A94A83"/>
    <w:rsid w:val="00A94AB2"/>
    <w:rsid w:val="00A955F8"/>
    <w:rsid w:val="00A95A68"/>
    <w:rsid w:val="00A95CD5"/>
    <w:rsid w:val="00A9619C"/>
    <w:rsid w:val="00A96810"/>
    <w:rsid w:val="00A96947"/>
    <w:rsid w:val="00A976E2"/>
    <w:rsid w:val="00A97B53"/>
    <w:rsid w:val="00A97CA4"/>
    <w:rsid w:val="00A97F39"/>
    <w:rsid w:val="00AA021F"/>
    <w:rsid w:val="00AA07F9"/>
    <w:rsid w:val="00AA0ED2"/>
    <w:rsid w:val="00AA1096"/>
    <w:rsid w:val="00AA1CD2"/>
    <w:rsid w:val="00AA266C"/>
    <w:rsid w:val="00AA34DF"/>
    <w:rsid w:val="00AA37F5"/>
    <w:rsid w:val="00AA3EFF"/>
    <w:rsid w:val="00AA3F14"/>
    <w:rsid w:val="00AA47A5"/>
    <w:rsid w:val="00AA63C2"/>
    <w:rsid w:val="00AA73C7"/>
    <w:rsid w:val="00AA7C8E"/>
    <w:rsid w:val="00AA7DC8"/>
    <w:rsid w:val="00AA7E97"/>
    <w:rsid w:val="00AB0510"/>
    <w:rsid w:val="00AB0888"/>
    <w:rsid w:val="00AB0E2F"/>
    <w:rsid w:val="00AB13C4"/>
    <w:rsid w:val="00AB1F59"/>
    <w:rsid w:val="00AB26C4"/>
    <w:rsid w:val="00AB2E5D"/>
    <w:rsid w:val="00AB4521"/>
    <w:rsid w:val="00AB480C"/>
    <w:rsid w:val="00AB54DC"/>
    <w:rsid w:val="00AB5C45"/>
    <w:rsid w:val="00AB7787"/>
    <w:rsid w:val="00AC0018"/>
    <w:rsid w:val="00AC01AC"/>
    <w:rsid w:val="00AC02BB"/>
    <w:rsid w:val="00AC090F"/>
    <w:rsid w:val="00AC118D"/>
    <w:rsid w:val="00AC14FE"/>
    <w:rsid w:val="00AC1583"/>
    <w:rsid w:val="00AC1C0E"/>
    <w:rsid w:val="00AC2AFA"/>
    <w:rsid w:val="00AC2C73"/>
    <w:rsid w:val="00AC3A03"/>
    <w:rsid w:val="00AC3A5D"/>
    <w:rsid w:val="00AC42F5"/>
    <w:rsid w:val="00AC4CFC"/>
    <w:rsid w:val="00AC4D65"/>
    <w:rsid w:val="00AC58B4"/>
    <w:rsid w:val="00AC601C"/>
    <w:rsid w:val="00AC611C"/>
    <w:rsid w:val="00AC7121"/>
    <w:rsid w:val="00AC7716"/>
    <w:rsid w:val="00AC7A10"/>
    <w:rsid w:val="00AC7A23"/>
    <w:rsid w:val="00AD0C5B"/>
    <w:rsid w:val="00AD0D1D"/>
    <w:rsid w:val="00AD0D50"/>
    <w:rsid w:val="00AD0F63"/>
    <w:rsid w:val="00AD11DE"/>
    <w:rsid w:val="00AD168D"/>
    <w:rsid w:val="00AD1CD8"/>
    <w:rsid w:val="00AD2032"/>
    <w:rsid w:val="00AD21B1"/>
    <w:rsid w:val="00AD243F"/>
    <w:rsid w:val="00AD2AC5"/>
    <w:rsid w:val="00AD30BB"/>
    <w:rsid w:val="00AD3C00"/>
    <w:rsid w:val="00AD3F7D"/>
    <w:rsid w:val="00AD507F"/>
    <w:rsid w:val="00AD59CC"/>
    <w:rsid w:val="00AD64DE"/>
    <w:rsid w:val="00AD7022"/>
    <w:rsid w:val="00AD7F06"/>
    <w:rsid w:val="00AE0031"/>
    <w:rsid w:val="00AE0727"/>
    <w:rsid w:val="00AE0E6B"/>
    <w:rsid w:val="00AE130C"/>
    <w:rsid w:val="00AE1D35"/>
    <w:rsid w:val="00AE1FDB"/>
    <w:rsid w:val="00AE251C"/>
    <w:rsid w:val="00AE3959"/>
    <w:rsid w:val="00AE5461"/>
    <w:rsid w:val="00AE5E33"/>
    <w:rsid w:val="00AE5F91"/>
    <w:rsid w:val="00AE6301"/>
    <w:rsid w:val="00AE63FF"/>
    <w:rsid w:val="00AE6971"/>
    <w:rsid w:val="00AE73ED"/>
    <w:rsid w:val="00AE799D"/>
    <w:rsid w:val="00AF04BC"/>
    <w:rsid w:val="00AF0707"/>
    <w:rsid w:val="00AF081A"/>
    <w:rsid w:val="00AF1279"/>
    <w:rsid w:val="00AF1B96"/>
    <w:rsid w:val="00AF1D38"/>
    <w:rsid w:val="00AF1FB6"/>
    <w:rsid w:val="00AF2001"/>
    <w:rsid w:val="00AF26A2"/>
    <w:rsid w:val="00AF4234"/>
    <w:rsid w:val="00AF4E34"/>
    <w:rsid w:val="00AF4F41"/>
    <w:rsid w:val="00AF57F8"/>
    <w:rsid w:val="00AF58AA"/>
    <w:rsid w:val="00AF5F37"/>
    <w:rsid w:val="00AF5FD3"/>
    <w:rsid w:val="00AF6176"/>
    <w:rsid w:val="00AF62F0"/>
    <w:rsid w:val="00AF6330"/>
    <w:rsid w:val="00AF670A"/>
    <w:rsid w:val="00AF67DC"/>
    <w:rsid w:val="00AF7854"/>
    <w:rsid w:val="00AF7B33"/>
    <w:rsid w:val="00B00CAC"/>
    <w:rsid w:val="00B011DE"/>
    <w:rsid w:val="00B01495"/>
    <w:rsid w:val="00B0151B"/>
    <w:rsid w:val="00B020F5"/>
    <w:rsid w:val="00B0210A"/>
    <w:rsid w:val="00B023A0"/>
    <w:rsid w:val="00B027A1"/>
    <w:rsid w:val="00B0303C"/>
    <w:rsid w:val="00B037B9"/>
    <w:rsid w:val="00B0405F"/>
    <w:rsid w:val="00B04163"/>
    <w:rsid w:val="00B04303"/>
    <w:rsid w:val="00B04370"/>
    <w:rsid w:val="00B04521"/>
    <w:rsid w:val="00B04578"/>
    <w:rsid w:val="00B04EB8"/>
    <w:rsid w:val="00B055AC"/>
    <w:rsid w:val="00B06378"/>
    <w:rsid w:val="00B0648F"/>
    <w:rsid w:val="00B0757B"/>
    <w:rsid w:val="00B07752"/>
    <w:rsid w:val="00B1028B"/>
    <w:rsid w:val="00B1039D"/>
    <w:rsid w:val="00B10D20"/>
    <w:rsid w:val="00B115DD"/>
    <w:rsid w:val="00B12F8D"/>
    <w:rsid w:val="00B134A3"/>
    <w:rsid w:val="00B13B00"/>
    <w:rsid w:val="00B1402F"/>
    <w:rsid w:val="00B14A6F"/>
    <w:rsid w:val="00B14F72"/>
    <w:rsid w:val="00B151D9"/>
    <w:rsid w:val="00B152FA"/>
    <w:rsid w:val="00B15836"/>
    <w:rsid w:val="00B15C2A"/>
    <w:rsid w:val="00B162A1"/>
    <w:rsid w:val="00B162B2"/>
    <w:rsid w:val="00B16C18"/>
    <w:rsid w:val="00B17230"/>
    <w:rsid w:val="00B17367"/>
    <w:rsid w:val="00B2018D"/>
    <w:rsid w:val="00B204FE"/>
    <w:rsid w:val="00B21451"/>
    <w:rsid w:val="00B22557"/>
    <w:rsid w:val="00B22806"/>
    <w:rsid w:val="00B22B60"/>
    <w:rsid w:val="00B2319A"/>
    <w:rsid w:val="00B23449"/>
    <w:rsid w:val="00B2395A"/>
    <w:rsid w:val="00B2408C"/>
    <w:rsid w:val="00B2451C"/>
    <w:rsid w:val="00B24696"/>
    <w:rsid w:val="00B24A5E"/>
    <w:rsid w:val="00B258BB"/>
    <w:rsid w:val="00B26393"/>
    <w:rsid w:val="00B26C66"/>
    <w:rsid w:val="00B26E2F"/>
    <w:rsid w:val="00B270CB"/>
    <w:rsid w:val="00B27662"/>
    <w:rsid w:val="00B27F19"/>
    <w:rsid w:val="00B301A6"/>
    <w:rsid w:val="00B304BB"/>
    <w:rsid w:val="00B30B65"/>
    <w:rsid w:val="00B30E37"/>
    <w:rsid w:val="00B30EE0"/>
    <w:rsid w:val="00B31447"/>
    <w:rsid w:val="00B31724"/>
    <w:rsid w:val="00B32423"/>
    <w:rsid w:val="00B331E2"/>
    <w:rsid w:val="00B33A41"/>
    <w:rsid w:val="00B3470E"/>
    <w:rsid w:val="00B3471E"/>
    <w:rsid w:val="00B34E68"/>
    <w:rsid w:val="00B362C7"/>
    <w:rsid w:val="00B3643C"/>
    <w:rsid w:val="00B36B99"/>
    <w:rsid w:val="00B36EE7"/>
    <w:rsid w:val="00B3754E"/>
    <w:rsid w:val="00B37607"/>
    <w:rsid w:val="00B37962"/>
    <w:rsid w:val="00B37B47"/>
    <w:rsid w:val="00B37D47"/>
    <w:rsid w:val="00B41E3D"/>
    <w:rsid w:val="00B425F0"/>
    <w:rsid w:val="00B432A6"/>
    <w:rsid w:val="00B433C4"/>
    <w:rsid w:val="00B449C7"/>
    <w:rsid w:val="00B44E48"/>
    <w:rsid w:val="00B4511F"/>
    <w:rsid w:val="00B452C0"/>
    <w:rsid w:val="00B45F01"/>
    <w:rsid w:val="00B45FAD"/>
    <w:rsid w:val="00B463EA"/>
    <w:rsid w:val="00B46A6E"/>
    <w:rsid w:val="00B5037A"/>
    <w:rsid w:val="00B504E7"/>
    <w:rsid w:val="00B50A09"/>
    <w:rsid w:val="00B50A29"/>
    <w:rsid w:val="00B50B1D"/>
    <w:rsid w:val="00B50DD2"/>
    <w:rsid w:val="00B5191E"/>
    <w:rsid w:val="00B51BCB"/>
    <w:rsid w:val="00B51EF2"/>
    <w:rsid w:val="00B5229B"/>
    <w:rsid w:val="00B5355B"/>
    <w:rsid w:val="00B53917"/>
    <w:rsid w:val="00B53A74"/>
    <w:rsid w:val="00B53C4E"/>
    <w:rsid w:val="00B541E8"/>
    <w:rsid w:val="00B54494"/>
    <w:rsid w:val="00B54B23"/>
    <w:rsid w:val="00B54DB0"/>
    <w:rsid w:val="00B55838"/>
    <w:rsid w:val="00B5591E"/>
    <w:rsid w:val="00B5683D"/>
    <w:rsid w:val="00B56A5D"/>
    <w:rsid w:val="00B56FD3"/>
    <w:rsid w:val="00B575A7"/>
    <w:rsid w:val="00B60327"/>
    <w:rsid w:val="00B6067D"/>
    <w:rsid w:val="00B61748"/>
    <w:rsid w:val="00B61DA3"/>
    <w:rsid w:val="00B6221F"/>
    <w:rsid w:val="00B622F9"/>
    <w:rsid w:val="00B62AC8"/>
    <w:rsid w:val="00B62FB2"/>
    <w:rsid w:val="00B631D0"/>
    <w:rsid w:val="00B63257"/>
    <w:rsid w:val="00B6412B"/>
    <w:rsid w:val="00B641D5"/>
    <w:rsid w:val="00B64503"/>
    <w:rsid w:val="00B64907"/>
    <w:rsid w:val="00B64B3D"/>
    <w:rsid w:val="00B65154"/>
    <w:rsid w:val="00B664F7"/>
    <w:rsid w:val="00B6719C"/>
    <w:rsid w:val="00B67B97"/>
    <w:rsid w:val="00B70662"/>
    <w:rsid w:val="00B70FF6"/>
    <w:rsid w:val="00B71452"/>
    <w:rsid w:val="00B716E2"/>
    <w:rsid w:val="00B72386"/>
    <w:rsid w:val="00B7287A"/>
    <w:rsid w:val="00B73C90"/>
    <w:rsid w:val="00B74205"/>
    <w:rsid w:val="00B75912"/>
    <w:rsid w:val="00B75DD1"/>
    <w:rsid w:val="00B762E1"/>
    <w:rsid w:val="00B76CCF"/>
    <w:rsid w:val="00B770DE"/>
    <w:rsid w:val="00B77A67"/>
    <w:rsid w:val="00B77BD1"/>
    <w:rsid w:val="00B77F75"/>
    <w:rsid w:val="00B8016E"/>
    <w:rsid w:val="00B804BD"/>
    <w:rsid w:val="00B806BD"/>
    <w:rsid w:val="00B809A7"/>
    <w:rsid w:val="00B80A97"/>
    <w:rsid w:val="00B80F24"/>
    <w:rsid w:val="00B80FA6"/>
    <w:rsid w:val="00B81FA3"/>
    <w:rsid w:val="00B8234E"/>
    <w:rsid w:val="00B824CA"/>
    <w:rsid w:val="00B826DE"/>
    <w:rsid w:val="00B82C8B"/>
    <w:rsid w:val="00B830CD"/>
    <w:rsid w:val="00B83A22"/>
    <w:rsid w:val="00B83AF8"/>
    <w:rsid w:val="00B83CEA"/>
    <w:rsid w:val="00B846EA"/>
    <w:rsid w:val="00B858C0"/>
    <w:rsid w:val="00B864FA"/>
    <w:rsid w:val="00B86B90"/>
    <w:rsid w:val="00B86DFF"/>
    <w:rsid w:val="00B870AA"/>
    <w:rsid w:val="00B87693"/>
    <w:rsid w:val="00B902D6"/>
    <w:rsid w:val="00B9032A"/>
    <w:rsid w:val="00B90458"/>
    <w:rsid w:val="00B916EF"/>
    <w:rsid w:val="00B926F3"/>
    <w:rsid w:val="00B92D7D"/>
    <w:rsid w:val="00B93757"/>
    <w:rsid w:val="00B942B8"/>
    <w:rsid w:val="00B94BC1"/>
    <w:rsid w:val="00B95ACA"/>
    <w:rsid w:val="00B9609A"/>
    <w:rsid w:val="00B96378"/>
    <w:rsid w:val="00B968C8"/>
    <w:rsid w:val="00B96E1D"/>
    <w:rsid w:val="00BA04FD"/>
    <w:rsid w:val="00BA1400"/>
    <w:rsid w:val="00BA14CC"/>
    <w:rsid w:val="00BA2D03"/>
    <w:rsid w:val="00BA3531"/>
    <w:rsid w:val="00BA39DC"/>
    <w:rsid w:val="00BA3D70"/>
    <w:rsid w:val="00BA3EC5"/>
    <w:rsid w:val="00BA459A"/>
    <w:rsid w:val="00BA4CC3"/>
    <w:rsid w:val="00BA62F2"/>
    <w:rsid w:val="00BA65B6"/>
    <w:rsid w:val="00BA794D"/>
    <w:rsid w:val="00BA7A5E"/>
    <w:rsid w:val="00BB09D3"/>
    <w:rsid w:val="00BB10D3"/>
    <w:rsid w:val="00BB1544"/>
    <w:rsid w:val="00BB187A"/>
    <w:rsid w:val="00BB18E7"/>
    <w:rsid w:val="00BB27D8"/>
    <w:rsid w:val="00BB30C9"/>
    <w:rsid w:val="00BB3610"/>
    <w:rsid w:val="00BB4DFD"/>
    <w:rsid w:val="00BB4E37"/>
    <w:rsid w:val="00BB5DFC"/>
    <w:rsid w:val="00BB666A"/>
    <w:rsid w:val="00BB69EF"/>
    <w:rsid w:val="00BB74EB"/>
    <w:rsid w:val="00BB7E89"/>
    <w:rsid w:val="00BC000F"/>
    <w:rsid w:val="00BC024C"/>
    <w:rsid w:val="00BC04FE"/>
    <w:rsid w:val="00BC18D2"/>
    <w:rsid w:val="00BC1A3C"/>
    <w:rsid w:val="00BC1BE2"/>
    <w:rsid w:val="00BC32E4"/>
    <w:rsid w:val="00BC3B5C"/>
    <w:rsid w:val="00BC3C9D"/>
    <w:rsid w:val="00BC3CAD"/>
    <w:rsid w:val="00BC4D87"/>
    <w:rsid w:val="00BC5236"/>
    <w:rsid w:val="00BC5465"/>
    <w:rsid w:val="00BC5854"/>
    <w:rsid w:val="00BC69CD"/>
    <w:rsid w:val="00BC7623"/>
    <w:rsid w:val="00BC76D1"/>
    <w:rsid w:val="00BC7738"/>
    <w:rsid w:val="00BC7883"/>
    <w:rsid w:val="00BC79FE"/>
    <w:rsid w:val="00BD0E63"/>
    <w:rsid w:val="00BD0F0F"/>
    <w:rsid w:val="00BD0FA8"/>
    <w:rsid w:val="00BD1032"/>
    <w:rsid w:val="00BD279D"/>
    <w:rsid w:val="00BD27DE"/>
    <w:rsid w:val="00BD3F88"/>
    <w:rsid w:val="00BD4D08"/>
    <w:rsid w:val="00BD4E87"/>
    <w:rsid w:val="00BD567B"/>
    <w:rsid w:val="00BD5731"/>
    <w:rsid w:val="00BD5F3A"/>
    <w:rsid w:val="00BD60BD"/>
    <w:rsid w:val="00BD6BB8"/>
    <w:rsid w:val="00BD6BF1"/>
    <w:rsid w:val="00BD7703"/>
    <w:rsid w:val="00BD7B73"/>
    <w:rsid w:val="00BE0617"/>
    <w:rsid w:val="00BE081A"/>
    <w:rsid w:val="00BE08E8"/>
    <w:rsid w:val="00BE1B8D"/>
    <w:rsid w:val="00BE38F7"/>
    <w:rsid w:val="00BE3E0F"/>
    <w:rsid w:val="00BE5001"/>
    <w:rsid w:val="00BE5BF3"/>
    <w:rsid w:val="00BE6C7C"/>
    <w:rsid w:val="00BF0B04"/>
    <w:rsid w:val="00BF1947"/>
    <w:rsid w:val="00BF1C8D"/>
    <w:rsid w:val="00BF2BA3"/>
    <w:rsid w:val="00BF2CB2"/>
    <w:rsid w:val="00BF3288"/>
    <w:rsid w:val="00BF3984"/>
    <w:rsid w:val="00BF3F1A"/>
    <w:rsid w:val="00BF45B1"/>
    <w:rsid w:val="00BF5FE4"/>
    <w:rsid w:val="00BF60F1"/>
    <w:rsid w:val="00BF617A"/>
    <w:rsid w:val="00BF6371"/>
    <w:rsid w:val="00BF7264"/>
    <w:rsid w:val="00BF7BFD"/>
    <w:rsid w:val="00C003C0"/>
    <w:rsid w:val="00C00C2E"/>
    <w:rsid w:val="00C01581"/>
    <w:rsid w:val="00C01E8F"/>
    <w:rsid w:val="00C046B3"/>
    <w:rsid w:val="00C04C65"/>
    <w:rsid w:val="00C04C7D"/>
    <w:rsid w:val="00C0545E"/>
    <w:rsid w:val="00C0562D"/>
    <w:rsid w:val="00C07010"/>
    <w:rsid w:val="00C10164"/>
    <w:rsid w:val="00C11244"/>
    <w:rsid w:val="00C123B6"/>
    <w:rsid w:val="00C13082"/>
    <w:rsid w:val="00C136F2"/>
    <w:rsid w:val="00C14606"/>
    <w:rsid w:val="00C14BCE"/>
    <w:rsid w:val="00C1596F"/>
    <w:rsid w:val="00C1691D"/>
    <w:rsid w:val="00C16B72"/>
    <w:rsid w:val="00C17B35"/>
    <w:rsid w:val="00C208DE"/>
    <w:rsid w:val="00C20D2D"/>
    <w:rsid w:val="00C211CB"/>
    <w:rsid w:val="00C2193E"/>
    <w:rsid w:val="00C224E8"/>
    <w:rsid w:val="00C2273B"/>
    <w:rsid w:val="00C227E1"/>
    <w:rsid w:val="00C2378A"/>
    <w:rsid w:val="00C238B4"/>
    <w:rsid w:val="00C23AA6"/>
    <w:rsid w:val="00C23AD6"/>
    <w:rsid w:val="00C242C8"/>
    <w:rsid w:val="00C243B7"/>
    <w:rsid w:val="00C24A33"/>
    <w:rsid w:val="00C2527A"/>
    <w:rsid w:val="00C25459"/>
    <w:rsid w:val="00C26013"/>
    <w:rsid w:val="00C27E79"/>
    <w:rsid w:val="00C30C3C"/>
    <w:rsid w:val="00C33212"/>
    <w:rsid w:val="00C3398A"/>
    <w:rsid w:val="00C33AC7"/>
    <w:rsid w:val="00C33C69"/>
    <w:rsid w:val="00C33FDE"/>
    <w:rsid w:val="00C3416F"/>
    <w:rsid w:val="00C3453A"/>
    <w:rsid w:val="00C34BAE"/>
    <w:rsid w:val="00C353C0"/>
    <w:rsid w:val="00C35970"/>
    <w:rsid w:val="00C35CCE"/>
    <w:rsid w:val="00C360CA"/>
    <w:rsid w:val="00C36216"/>
    <w:rsid w:val="00C36C0D"/>
    <w:rsid w:val="00C3771B"/>
    <w:rsid w:val="00C37C4A"/>
    <w:rsid w:val="00C37FF0"/>
    <w:rsid w:val="00C4029C"/>
    <w:rsid w:val="00C40526"/>
    <w:rsid w:val="00C4082D"/>
    <w:rsid w:val="00C41208"/>
    <w:rsid w:val="00C4135F"/>
    <w:rsid w:val="00C43237"/>
    <w:rsid w:val="00C4406E"/>
    <w:rsid w:val="00C447CA"/>
    <w:rsid w:val="00C44978"/>
    <w:rsid w:val="00C44D3C"/>
    <w:rsid w:val="00C4652A"/>
    <w:rsid w:val="00C46FBE"/>
    <w:rsid w:val="00C472D4"/>
    <w:rsid w:val="00C47483"/>
    <w:rsid w:val="00C47704"/>
    <w:rsid w:val="00C50098"/>
    <w:rsid w:val="00C506D7"/>
    <w:rsid w:val="00C51631"/>
    <w:rsid w:val="00C51851"/>
    <w:rsid w:val="00C51A1E"/>
    <w:rsid w:val="00C51BF5"/>
    <w:rsid w:val="00C5320C"/>
    <w:rsid w:val="00C53239"/>
    <w:rsid w:val="00C541FA"/>
    <w:rsid w:val="00C548D2"/>
    <w:rsid w:val="00C54A35"/>
    <w:rsid w:val="00C55627"/>
    <w:rsid w:val="00C5621E"/>
    <w:rsid w:val="00C562EB"/>
    <w:rsid w:val="00C57EEC"/>
    <w:rsid w:val="00C60500"/>
    <w:rsid w:val="00C615E0"/>
    <w:rsid w:val="00C621B8"/>
    <w:rsid w:val="00C62484"/>
    <w:rsid w:val="00C62922"/>
    <w:rsid w:val="00C630E3"/>
    <w:rsid w:val="00C631A8"/>
    <w:rsid w:val="00C644B9"/>
    <w:rsid w:val="00C64842"/>
    <w:rsid w:val="00C64A5B"/>
    <w:rsid w:val="00C64E46"/>
    <w:rsid w:val="00C64F96"/>
    <w:rsid w:val="00C655CD"/>
    <w:rsid w:val="00C657BA"/>
    <w:rsid w:val="00C65EA7"/>
    <w:rsid w:val="00C65F38"/>
    <w:rsid w:val="00C6656C"/>
    <w:rsid w:val="00C66E53"/>
    <w:rsid w:val="00C670FA"/>
    <w:rsid w:val="00C67535"/>
    <w:rsid w:val="00C67592"/>
    <w:rsid w:val="00C675B0"/>
    <w:rsid w:val="00C67D47"/>
    <w:rsid w:val="00C67F31"/>
    <w:rsid w:val="00C70559"/>
    <w:rsid w:val="00C707EB"/>
    <w:rsid w:val="00C70F28"/>
    <w:rsid w:val="00C7127B"/>
    <w:rsid w:val="00C713B3"/>
    <w:rsid w:val="00C72BD4"/>
    <w:rsid w:val="00C73CD5"/>
    <w:rsid w:val="00C73DE9"/>
    <w:rsid w:val="00C73E76"/>
    <w:rsid w:val="00C742E4"/>
    <w:rsid w:val="00C74440"/>
    <w:rsid w:val="00C74502"/>
    <w:rsid w:val="00C745DC"/>
    <w:rsid w:val="00C74653"/>
    <w:rsid w:val="00C75146"/>
    <w:rsid w:val="00C76139"/>
    <w:rsid w:val="00C767FC"/>
    <w:rsid w:val="00C76E2B"/>
    <w:rsid w:val="00C76F5B"/>
    <w:rsid w:val="00C771A9"/>
    <w:rsid w:val="00C77729"/>
    <w:rsid w:val="00C77978"/>
    <w:rsid w:val="00C779A3"/>
    <w:rsid w:val="00C77C05"/>
    <w:rsid w:val="00C77E81"/>
    <w:rsid w:val="00C77FDB"/>
    <w:rsid w:val="00C808E9"/>
    <w:rsid w:val="00C80948"/>
    <w:rsid w:val="00C80984"/>
    <w:rsid w:val="00C80CF1"/>
    <w:rsid w:val="00C81E0A"/>
    <w:rsid w:val="00C83677"/>
    <w:rsid w:val="00C83837"/>
    <w:rsid w:val="00C83D17"/>
    <w:rsid w:val="00C84663"/>
    <w:rsid w:val="00C85522"/>
    <w:rsid w:val="00C85B8E"/>
    <w:rsid w:val="00C85DC7"/>
    <w:rsid w:val="00C8719D"/>
    <w:rsid w:val="00C875C1"/>
    <w:rsid w:val="00C877DA"/>
    <w:rsid w:val="00C87DF9"/>
    <w:rsid w:val="00C902E0"/>
    <w:rsid w:val="00C9067A"/>
    <w:rsid w:val="00C916CB"/>
    <w:rsid w:val="00C91A51"/>
    <w:rsid w:val="00C91F58"/>
    <w:rsid w:val="00C92014"/>
    <w:rsid w:val="00C92BF1"/>
    <w:rsid w:val="00C92E80"/>
    <w:rsid w:val="00C93930"/>
    <w:rsid w:val="00C9505D"/>
    <w:rsid w:val="00C952FD"/>
    <w:rsid w:val="00C95985"/>
    <w:rsid w:val="00C95BF8"/>
    <w:rsid w:val="00C95EAE"/>
    <w:rsid w:val="00C95EC1"/>
    <w:rsid w:val="00C9677F"/>
    <w:rsid w:val="00C968FD"/>
    <w:rsid w:val="00C9714B"/>
    <w:rsid w:val="00C97F2E"/>
    <w:rsid w:val="00CA0208"/>
    <w:rsid w:val="00CA021B"/>
    <w:rsid w:val="00CA21B3"/>
    <w:rsid w:val="00CA2370"/>
    <w:rsid w:val="00CA2639"/>
    <w:rsid w:val="00CA2B89"/>
    <w:rsid w:val="00CA2C85"/>
    <w:rsid w:val="00CA2F66"/>
    <w:rsid w:val="00CA3ABC"/>
    <w:rsid w:val="00CA4373"/>
    <w:rsid w:val="00CA464D"/>
    <w:rsid w:val="00CA4D06"/>
    <w:rsid w:val="00CA4D0A"/>
    <w:rsid w:val="00CA6258"/>
    <w:rsid w:val="00CA693D"/>
    <w:rsid w:val="00CA6CA3"/>
    <w:rsid w:val="00CA75A0"/>
    <w:rsid w:val="00CA767E"/>
    <w:rsid w:val="00CA794A"/>
    <w:rsid w:val="00CA7BB4"/>
    <w:rsid w:val="00CB282C"/>
    <w:rsid w:val="00CB2A7D"/>
    <w:rsid w:val="00CB2BA1"/>
    <w:rsid w:val="00CB34D9"/>
    <w:rsid w:val="00CB3898"/>
    <w:rsid w:val="00CB4B66"/>
    <w:rsid w:val="00CB4BDC"/>
    <w:rsid w:val="00CB5756"/>
    <w:rsid w:val="00CB5851"/>
    <w:rsid w:val="00CB6067"/>
    <w:rsid w:val="00CB6426"/>
    <w:rsid w:val="00CB6EBF"/>
    <w:rsid w:val="00CB7DD6"/>
    <w:rsid w:val="00CC031C"/>
    <w:rsid w:val="00CC041D"/>
    <w:rsid w:val="00CC06BE"/>
    <w:rsid w:val="00CC0D33"/>
    <w:rsid w:val="00CC15C3"/>
    <w:rsid w:val="00CC190A"/>
    <w:rsid w:val="00CC1EEA"/>
    <w:rsid w:val="00CC285E"/>
    <w:rsid w:val="00CC3188"/>
    <w:rsid w:val="00CC353F"/>
    <w:rsid w:val="00CC4567"/>
    <w:rsid w:val="00CC5026"/>
    <w:rsid w:val="00CC52F3"/>
    <w:rsid w:val="00CC5672"/>
    <w:rsid w:val="00CC5E2B"/>
    <w:rsid w:val="00CC60B7"/>
    <w:rsid w:val="00CC649A"/>
    <w:rsid w:val="00CC64FC"/>
    <w:rsid w:val="00CC6969"/>
    <w:rsid w:val="00CC7255"/>
    <w:rsid w:val="00CC7C37"/>
    <w:rsid w:val="00CD063C"/>
    <w:rsid w:val="00CD0689"/>
    <w:rsid w:val="00CD1214"/>
    <w:rsid w:val="00CD21A2"/>
    <w:rsid w:val="00CD2B51"/>
    <w:rsid w:val="00CD2DDA"/>
    <w:rsid w:val="00CD356F"/>
    <w:rsid w:val="00CD36BE"/>
    <w:rsid w:val="00CD53BD"/>
    <w:rsid w:val="00CD6080"/>
    <w:rsid w:val="00CD65B4"/>
    <w:rsid w:val="00CD6F6A"/>
    <w:rsid w:val="00CE065D"/>
    <w:rsid w:val="00CE0C65"/>
    <w:rsid w:val="00CE0DFF"/>
    <w:rsid w:val="00CE1548"/>
    <w:rsid w:val="00CE1FCC"/>
    <w:rsid w:val="00CE2330"/>
    <w:rsid w:val="00CE29DD"/>
    <w:rsid w:val="00CE3593"/>
    <w:rsid w:val="00CE41C7"/>
    <w:rsid w:val="00CE4E1E"/>
    <w:rsid w:val="00CE5BE8"/>
    <w:rsid w:val="00CE66E6"/>
    <w:rsid w:val="00CE6AC1"/>
    <w:rsid w:val="00CE7153"/>
    <w:rsid w:val="00CF04A7"/>
    <w:rsid w:val="00CF0B56"/>
    <w:rsid w:val="00CF0BF4"/>
    <w:rsid w:val="00CF1A82"/>
    <w:rsid w:val="00CF1DEE"/>
    <w:rsid w:val="00CF1EFE"/>
    <w:rsid w:val="00CF1F58"/>
    <w:rsid w:val="00CF25A1"/>
    <w:rsid w:val="00CF264B"/>
    <w:rsid w:val="00CF27EB"/>
    <w:rsid w:val="00CF2A1B"/>
    <w:rsid w:val="00CF2F03"/>
    <w:rsid w:val="00CF4A4F"/>
    <w:rsid w:val="00CF52C2"/>
    <w:rsid w:val="00CF531B"/>
    <w:rsid w:val="00CF5B15"/>
    <w:rsid w:val="00CF5EB2"/>
    <w:rsid w:val="00CF6723"/>
    <w:rsid w:val="00CF78B9"/>
    <w:rsid w:val="00D00D61"/>
    <w:rsid w:val="00D02B5F"/>
    <w:rsid w:val="00D03AD3"/>
    <w:rsid w:val="00D03F9A"/>
    <w:rsid w:val="00D045C1"/>
    <w:rsid w:val="00D055C0"/>
    <w:rsid w:val="00D05B7A"/>
    <w:rsid w:val="00D060B8"/>
    <w:rsid w:val="00D060DA"/>
    <w:rsid w:val="00D06400"/>
    <w:rsid w:val="00D06624"/>
    <w:rsid w:val="00D06D9E"/>
    <w:rsid w:val="00D071A0"/>
    <w:rsid w:val="00D0760D"/>
    <w:rsid w:val="00D07A54"/>
    <w:rsid w:val="00D10215"/>
    <w:rsid w:val="00D1044D"/>
    <w:rsid w:val="00D1065B"/>
    <w:rsid w:val="00D11259"/>
    <w:rsid w:val="00D1149D"/>
    <w:rsid w:val="00D114EE"/>
    <w:rsid w:val="00D117B0"/>
    <w:rsid w:val="00D1255E"/>
    <w:rsid w:val="00D12C2F"/>
    <w:rsid w:val="00D1323B"/>
    <w:rsid w:val="00D13C47"/>
    <w:rsid w:val="00D14577"/>
    <w:rsid w:val="00D14834"/>
    <w:rsid w:val="00D14FED"/>
    <w:rsid w:val="00D1562C"/>
    <w:rsid w:val="00D178A9"/>
    <w:rsid w:val="00D17B35"/>
    <w:rsid w:val="00D17D04"/>
    <w:rsid w:val="00D17F70"/>
    <w:rsid w:val="00D20BFA"/>
    <w:rsid w:val="00D20F64"/>
    <w:rsid w:val="00D21154"/>
    <w:rsid w:val="00D21BAA"/>
    <w:rsid w:val="00D2229C"/>
    <w:rsid w:val="00D23F2E"/>
    <w:rsid w:val="00D240A4"/>
    <w:rsid w:val="00D25583"/>
    <w:rsid w:val="00D25656"/>
    <w:rsid w:val="00D25904"/>
    <w:rsid w:val="00D26CDD"/>
    <w:rsid w:val="00D279DB"/>
    <w:rsid w:val="00D27CC4"/>
    <w:rsid w:val="00D30796"/>
    <w:rsid w:val="00D31786"/>
    <w:rsid w:val="00D3181A"/>
    <w:rsid w:val="00D321A5"/>
    <w:rsid w:val="00D324FF"/>
    <w:rsid w:val="00D327F6"/>
    <w:rsid w:val="00D3315B"/>
    <w:rsid w:val="00D3349A"/>
    <w:rsid w:val="00D337B9"/>
    <w:rsid w:val="00D34839"/>
    <w:rsid w:val="00D3494F"/>
    <w:rsid w:val="00D34C5A"/>
    <w:rsid w:val="00D3544F"/>
    <w:rsid w:val="00D3573B"/>
    <w:rsid w:val="00D378AA"/>
    <w:rsid w:val="00D41073"/>
    <w:rsid w:val="00D418DA"/>
    <w:rsid w:val="00D42B53"/>
    <w:rsid w:val="00D4350F"/>
    <w:rsid w:val="00D43CAA"/>
    <w:rsid w:val="00D4406A"/>
    <w:rsid w:val="00D4489F"/>
    <w:rsid w:val="00D44B86"/>
    <w:rsid w:val="00D46405"/>
    <w:rsid w:val="00D47FCC"/>
    <w:rsid w:val="00D512E3"/>
    <w:rsid w:val="00D5160C"/>
    <w:rsid w:val="00D5193E"/>
    <w:rsid w:val="00D52764"/>
    <w:rsid w:val="00D52B34"/>
    <w:rsid w:val="00D5425C"/>
    <w:rsid w:val="00D54B9E"/>
    <w:rsid w:val="00D557A8"/>
    <w:rsid w:val="00D55BCB"/>
    <w:rsid w:val="00D55C29"/>
    <w:rsid w:val="00D56893"/>
    <w:rsid w:val="00D57063"/>
    <w:rsid w:val="00D5753F"/>
    <w:rsid w:val="00D576C1"/>
    <w:rsid w:val="00D57E3D"/>
    <w:rsid w:val="00D6115A"/>
    <w:rsid w:val="00D612C5"/>
    <w:rsid w:val="00D61824"/>
    <w:rsid w:val="00D61D61"/>
    <w:rsid w:val="00D61FBB"/>
    <w:rsid w:val="00D6203C"/>
    <w:rsid w:val="00D6242E"/>
    <w:rsid w:val="00D62882"/>
    <w:rsid w:val="00D62EBF"/>
    <w:rsid w:val="00D63010"/>
    <w:rsid w:val="00D63BE9"/>
    <w:rsid w:val="00D64B7D"/>
    <w:rsid w:val="00D6501E"/>
    <w:rsid w:val="00D65915"/>
    <w:rsid w:val="00D66434"/>
    <w:rsid w:val="00D67003"/>
    <w:rsid w:val="00D672D0"/>
    <w:rsid w:val="00D67F3F"/>
    <w:rsid w:val="00D707E4"/>
    <w:rsid w:val="00D70B06"/>
    <w:rsid w:val="00D70E01"/>
    <w:rsid w:val="00D71579"/>
    <w:rsid w:val="00D71716"/>
    <w:rsid w:val="00D71949"/>
    <w:rsid w:val="00D71BCA"/>
    <w:rsid w:val="00D72C47"/>
    <w:rsid w:val="00D74083"/>
    <w:rsid w:val="00D74980"/>
    <w:rsid w:val="00D74A51"/>
    <w:rsid w:val="00D7618B"/>
    <w:rsid w:val="00D76B0D"/>
    <w:rsid w:val="00D76C97"/>
    <w:rsid w:val="00D80616"/>
    <w:rsid w:val="00D80E4E"/>
    <w:rsid w:val="00D81057"/>
    <w:rsid w:val="00D820B7"/>
    <w:rsid w:val="00D82818"/>
    <w:rsid w:val="00D83180"/>
    <w:rsid w:val="00D8337D"/>
    <w:rsid w:val="00D837E6"/>
    <w:rsid w:val="00D83E67"/>
    <w:rsid w:val="00D842E1"/>
    <w:rsid w:val="00D84364"/>
    <w:rsid w:val="00D855CE"/>
    <w:rsid w:val="00D85CDF"/>
    <w:rsid w:val="00D868DB"/>
    <w:rsid w:val="00D86A67"/>
    <w:rsid w:val="00D86AB4"/>
    <w:rsid w:val="00D86DE2"/>
    <w:rsid w:val="00D878BC"/>
    <w:rsid w:val="00D879E9"/>
    <w:rsid w:val="00D906E4"/>
    <w:rsid w:val="00D908D8"/>
    <w:rsid w:val="00D90C5D"/>
    <w:rsid w:val="00D91607"/>
    <w:rsid w:val="00D92634"/>
    <w:rsid w:val="00D92B5C"/>
    <w:rsid w:val="00D92CF1"/>
    <w:rsid w:val="00D92D95"/>
    <w:rsid w:val="00D9402F"/>
    <w:rsid w:val="00D948EF"/>
    <w:rsid w:val="00D94A40"/>
    <w:rsid w:val="00D94EF7"/>
    <w:rsid w:val="00D963CA"/>
    <w:rsid w:val="00D97211"/>
    <w:rsid w:val="00D97A90"/>
    <w:rsid w:val="00DA1EB2"/>
    <w:rsid w:val="00DA1FCB"/>
    <w:rsid w:val="00DA2C25"/>
    <w:rsid w:val="00DA3B95"/>
    <w:rsid w:val="00DA3D23"/>
    <w:rsid w:val="00DA46D2"/>
    <w:rsid w:val="00DA486A"/>
    <w:rsid w:val="00DA56AE"/>
    <w:rsid w:val="00DA62CC"/>
    <w:rsid w:val="00DA7AD2"/>
    <w:rsid w:val="00DB079E"/>
    <w:rsid w:val="00DB13A7"/>
    <w:rsid w:val="00DB2490"/>
    <w:rsid w:val="00DB26F7"/>
    <w:rsid w:val="00DB2707"/>
    <w:rsid w:val="00DB2848"/>
    <w:rsid w:val="00DB31A1"/>
    <w:rsid w:val="00DB4781"/>
    <w:rsid w:val="00DB52B5"/>
    <w:rsid w:val="00DB5B46"/>
    <w:rsid w:val="00DB5B47"/>
    <w:rsid w:val="00DB6148"/>
    <w:rsid w:val="00DB7059"/>
    <w:rsid w:val="00DC0038"/>
    <w:rsid w:val="00DC11B8"/>
    <w:rsid w:val="00DC18A6"/>
    <w:rsid w:val="00DC1FE9"/>
    <w:rsid w:val="00DC33BF"/>
    <w:rsid w:val="00DC3962"/>
    <w:rsid w:val="00DC42A7"/>
    <w:rsid w:val="00DC4CE0"/>
    <w:rsid w:val="00DC4F57"/>
    <w:rsid w:val="00DC57F8"/>
    <w:rsid w:val="00DC5950"/>
    <w:rsid w:val="00DC5C49"/>
    <w:rsid w:val="00DC5C80"/>
    <w:rsid w:val="00DC5EA1"/>
    <w:rsid w:val="00DC5EDE"/>
    <w:rsid w:val="00DC65FB"/>
    <w:rsid w:val="00DC6739"/>
    <w:rsid w:val="00DC6A1F"/>
    <w:rsid w:val="00DC75E6"/>
    <w:rsid w:val="00DD015F"/>
    <w:rsid w:val="00DD09CD"/>
    <w:rsid w:val="00DD0B4D"/>
    <w:rsid w:val="00DD13FF"/>
    <w:rsid w:val="00DD2B10"/>
    <w:rsid w:val="00DD2D31"/>
    <w:rsid w:val="00DD35E9"/>
    <w:rsid w:val="00DD3F49"/>
    <w:rsid w:val="00DD417B"/>
    <w:rsid w:val="00DD4879"/>
    <w:rsid w:val="00DD4C82"/>
    <w:rsid w:val="00DD53A6"/>
    <w:rsid w:val="00DD6A18"/>
    <w:rsid w:val="00DD7CC3"/>
    <w:rsid w:val="00DD7E70"/>
    <w:rsid w:val="00DD7F67"/>
    <w:rsid w:val="00DE0516"/>
    <w:rsid w:val="00DE06B8"/>
    <w:rsid w:val="00DE173A"/>
    <w:rsid w:val="00DE1A27"/>
    <w:rsid w:val="00DE21A6"/>
    <w:rsid w:val="00DE2401"/>
    <w:rsid w:val="00DE34CF"/>
    <w:rsid w:val="00DE3838"/>
    <w:rsid w:val="00DE4106"/>
    <w:rsid w:val="00DE4BDC"/>
    <w:rsid w:val="00DE54E3"/>
    <w:rsid w:val="00DE61A0"/>
    <w:rsid w:val="00DE61AF"/>
    <w:rsid w:val="00DE6B98"/>
    <w:rsid w:val="00DE7C91"/>
    <w:rsid w:val="00DF0059"/>
    <w:rsid w:val="00DF018E"/>
    <w:rsid w:val="00DF0867"/>
    <w:rsid w:val="00DF0A6E"/>
    <w:rsid w:val="00DF11BC"/>
    <w:rsid w:val="00DF1831"/>
    <w:rsid w:val="00DF1F9F"/>
    <w:rsid w:val="00DF28D7"/>
    <w:rsid w:val="00DF2A37"/>
    <w:rsid w:val="00DF3081"/>
    <w:rsid w:val="00DF38D7"/>
    <w:rsid w:val="00DF3CB4"/>
    <w:rsid w:val="00DF431A"/>
    <w:rsid w:val="00DF453B"/>
    <w:rsid w:val="00DF45E0"/>
    <w:rsid w:val="00DF63D1"/>
    <w:rsid w:val="00DF69A0"/>
    <w:rsid w:val="00DF7C7F"/>
    <w:rsid w:val="00DF7F00"/>
    <w:rsid w:val="00E0007F"/>
    <w:rsid w:val="00E00BD1"/>
    <w:rsid w:val="00E00F5F"/>
    <w:rsid w:val="00E02299"/>
    <w:rsid w:val="00E02423"/>
    <w:rsid w:val="00E02B34"/>
    <w:rsid w:val="00E02D25"/>
    <w:rsid w:val="00E03637"/>
    <w:rsid w:val="00E03F89"/>
    <w:rsid w:val="00E04442"/>
    <w:rsid w:val="00E05712"/>
    <w:rsid w:val="00E05F31"/>
    <w:rsid w:val="00E0669C"/>
    <w:rsid w:val="00E06734"/>
    <w:rsid w:val="00E06F10"/>
    <w:rsid w:val="00E070F2"/>
    <w:rsid w:val="00E073B9"/>
    <w:rsid w:val="00E10B78"/>
    <w:rsid w:val="00E10BFC"/>
    <w:rsid w:val="00E11349"/>
    <w:rsid w:val="00E11F01"/>
    <w:rsid w:val="00E123CD"/>
    <w:rsid w:val="00E12C78"/>
    <w:rsid w:val="00E13310"/>
    <w:rsid w:val="00E13575"/>
    <w:rsid w:val="00E14D00"/>
    <w:rsid w:val="00E156AE"/>
    <w:rsid w:val="00E15A8B"/>
    <w:rsid w:val="00E15B9E"/>
    <w:rsid w:val="00E15F2B"/>
    <w:rsid w:val="00E16321"/>
    <w:rsid w:val="00E16485"/>
    <w:rsid w:val="00E16AA5"/>
    <w:rsid w:val="00E17211"/>
    <w:rsid w:val="00E172DD"/>
    <w:rsid w:val="00E17883"/>
    <w:rsid w:val="00E178B2"/>
    <w:rsid w:val="00E17FC3"/>
    <w:rsid w:val="00E20242"/>
    <w:rsid w:val="00E20631"/>
    <w:rsid w:val="00E21D0A"/>
    <w:rsid w:val="00E220D1"/>
    <w:rsid w:val="00E2252C"/>
    <w:rsid w:val="00E22617"/>
    <w:rsid w:val="00E22A39"/>
    <w:rsid w:val="00E22B77"/>
    <w:rsid w:val="00E22CB3"/>
    <w:rsid w:val="00E234F9"/>
    <w:rsid w:val="00E237AC"/>
    <w:rsid w:val="00E23823"/>
    <w:rsid w:val="00E23E57"/>
    <w:rsid w:val="00E24280"/>
    <w:rsid w:val="00E244BE"/>
    <w:rsid w:val="00E24860"/>
    <w:rsid w:val="00E25348"/>
    <w:rsid w:val="00E25398"/>
    <w:rsid w:val="00E25E7A"/>
    <w:rsid w:val="00E25FBB"/>
    <w:rsid w:val="00E2661F"/>
    <w:rsid w:val="00E2664C"/>
    <w:rsid w:val="00E26EE5"/>
    <w:rsid w:val="00E317BA"/>
    <w:rsid w:val="00E31852"/>
    <w:rsid w:val="00E318F5"/>
    <w:rsid w:val="00E32075"/>
    <w:rsid w:val="00E321D3"/>
    <w:rsid w:val="00E32B9C"/>
    <w:rsid w:val="00E33238"/>
    <w:rsid w:val="00E337A5"/>
    <w:rsid w:val="00E3405D"/>
    <w:rsid w:val="00E3502F"/>
    <w:rsid w:val="00E35392"/>
    <w:rsid w:val="00E357C0"/>
    <w:rsid w:val="00E36804"/>
    <w:rsid w:val="00E36964"/>
    <w:rsid w:val="00E36A86"/>
    <w:rsid w:val="00E37337"/>
    <w:rsid w:val="00E37A66"/>
    <w:rsid w:val="00E40078"/>
    <w:rsid w:val="00E40169"/>
    <w:rsid w:val="00E40173"/>
    <w:rsid w:val="00E4064C"/>
    <w:rsid w:val="00E40804"/>
    <w:rsid w:val="00E40D38"/>
    <w:rsid w:val="00E4158F"/>
    <w:rsid w:val="00E42995"/>
    <w:rsid w:val="00E43339"/>
    <w:rsid w:val="00E4446A"/>
    <w:rsid w:val="00E446FC"/>
    <w:rsid w:val="00E45173"/>
    <w:rsid w:val="00E4554E"/>
    <w:rsid w:val="00E45CAE"/>
    <w:rsid w:val="00E46286"/>
    <w:rsid w:val="00E46357"/>
    <w:rsid w:val="00E46CE2"/>
    <w:rsid w:val="00E4772E"/>
    <w:rsid w:val="00E47936"/>
    <w:rsid w:val="00E47D1E"/>
    <w:rsid w:val="00E50026"/>
    <w:rsid w:val="00E50D6C"/>
    <w:rsid w:val="00E51863"/>
    <w:rsid w:val="00E51DD6"/>
    <w:rsid w:val="00E51FAC"/>
    <w:rsid w:val="00E52A27"/>
    <w:rsid w:val="00E52A84"/>
    <w:rsid w:val="00E53103"/>
    <w:rsid w:val="00E53393"/>
    <w:rsid w:val="00E54497"/>
    <w:rsid w:val="00E54A61"/>
    <w:rsid w:val="00E54B05"/>
    <w:rsid w:val="00E552FF"/>
    <w:rsid w:val="00E558B7"/>
    <w:rsid w:val="00E55B0C"/>
    <w:rsid w:val="00E5605D"/>
    <w:rsid w:val="00E5619D"/>
    <w:rsid w:val="00E56F43"/>
    <w:rsid w:val="00E57C6F"/>
    <w:rsid w:val="00E60120"/>
    <w:rsid w:val="00E601AD"/>
    <w:rsid w:val="00E6061E"/>
    <w:rsid w:val="00E609B2"/>
    <w:rsid w:val="00E60C3C"/>
    <w:rsid w:val="00E61535"/>
    <w:rsid w:val="00E626B0"/>
    <w:rsid w:val="00E62879"/>
    <w:rsid w:val="00E6290B"/>
    <w:rsid w:val="00E63186"/>
    <w:rsid w:val="00E63D9F"/>
    <w:rsid w:val="00E640DF"/>
    <w:rsid w:val="00E64DEF"/>
    <w:rsid w:val="00E657DE"/>
    <w:rsid w:val="00E65FA7"/>
    <w:rsid w:val="00E666E9"/>
    <w:rsid w:val="00E6736C"/>
    <w:rsid w:val="00E70E75"/>
    <w:rsid w:val="00E70FAC"/>
    <w:rsid w:val="00E71553"/>
    <w:rsid w:val="00E717D9"/>
    <w:rsid w:val="00E719E3"/>
    <w:rsid w:val="00E719EC"/>
    <w:rsid w:val="00E71AB9"/>
    <w:rsid w:val="00E74330"/>
    <w:rsid w:val="00E74FC6"/>
    <w:rsid w:val="00E752B1"/>
    <w:rsid w:val="00E76B59"/>
    <w:rsid w:val="00E76DBE"/>
    <w:rsid w:val="00E80385"/>
    <w:rsid w:val="00E811DA"/>
    <w:rsid w:val="00E82B43"/>
    <w:rsid w:val="00E832A0"/>
    <w:rsid w:val="00E836DA"/>
    <w:rsid w:val="00E8396A"/>
    <w:rsid w:val="00E83B6A"/>
    <w:rsid w:val="00E83DF1"/>
    <w:rsid w:val="00E83FE2"/>
    <w:rsid w:val="00E841DA"/>
    <w:rsid w:val="00E84495"/>
    <w:rsid w:val="00E84968"/>
    <w:rsid w:val="00E84EE8"/>
    <w:rsid w:val="00E85967"/>
    <w:rsid w:val="00E86490"/>
    <w:rsid w:val="00E8652F"/>
    <w:rsid w:val="00E86801"/>
    <w:rsid w:val="00E86D95"/>
    <w:rsid w:val="00E90540"/>
    <w:rsid w:val="00E907DA"/>
    <w:rsid w:val="00E90E86"/>
    <w:rsid w:val="00E92386"/>
    <w:rsid w:val="00E92DDA"/>
    <w:rsid w:val="00E93BDC"/>
    <w:rsid w:val="00E943A4"/>
    <w:rsid w:val="00E94741"/>
    <w:rsid w:val="00E95676"/>
    <w:rsid w:val="00E957C1"/>
    <w:rsid w:val="00E95A57"/>
    <w:rsid w:val="00E962F4"/>
    <w:rsid w:val="00E968FB"/>
    <w:rsid w:val="00E9781A"/>
    <w:rsid w:val="00EA05E1"/>
    <w:rsid w:val="00EA1392"/>
    <w:rsid w:val="00EA1600"/>
    <w:rsid w:val="00EA1E5C"/>
    <w:rsid w:val="00EA2CC5"/>
    <w:rsid w:val="00EA2D43"/>
    <w:rsid w:val="00EA33C0"/>
    <w:rsid w:val="00EA4E91"/>
    <w:rsid w:val="00EA53ED"/>
    <w:rsid w:val="00EA5F8D"/>
    <w:rsid w:val="00EA6C1C"/>
    <w:rsid w:val="00EA6FF3"/>
    <w:rsid w:val="00EB15BD"/>
    <w:rsid w:val="00EB183B"/>
    <w:rsid w:val="00EB260D"/>
    <w:rsid w:val="00EB3C74"/>
    <w:rsid w:val="00EB468C"/>
    <w:rsid w:val="00EB60CB"/>
    <w:rsid w:val="00EB785F"/>
    <w:rsid w:val="00EC0414"/>
    <w:rsid w:val="00EC0885"/>
    <w:rsid w:val="00EC0D87"/>
    <w:rsid w:val="00EC1480"/>
    <w:rsid w:val="00EC28EA"/>
    <w:rsid w:val="00EC2914"/>
    <w:rsid w:val="00EC2E9F"/>
    <w:rsid w:val="00EC357E"/>
    <w:rsid w:val="00EC3A96"/>
    <w:rsid w:val="00EC4D79"/>
    <w:rsid w:val="00EC55EF"/>
    <w:rsid w:val="00EC5A9E"/>
    <w:rsid w:val="00EC5B07"/>
    <w:rsid w:val="00EC5D89"/>
    <w:rsid w:val="00EC60DB"/>
    <w:rsid w:val="00EC66BD"/>
    <w:rsid w:val="00EC6D6A"/>
    <w:rsid w:val="00EC6E75"/>
    <w:rsid w:val="00EC6EE7"/>
    <w:rsid w:val="00EC7419"/>
    <w:rsid w:val="00EC7990"/>
    <w:rsid w:val="00ED04CB"/>
    <w:rsid w:val="00ED059D"/>
    <w:rsid w:val="00ED0669"/>
    <w:rsid w:val="00ED0E94"/>
    <w:rsid w:val="00ED1603"/>
    <w:rsid w:val="00ED182F"/>
    <w:rsid w:val="00ED1CE5"/>
    <w:rsid w:val="00ED22EF"/>
    <w:rsid w:val="00ED29A0"/>
    <w:rsid w:val="00ED2E56"/>
    <w:rsid w:val="00ED2E83"/>
    <w:rsid w:val="00ED35A0"/>
    <w:rsid w:val="00ED38BB"/>
    <w:rsid w:val="00ED50ED"/>
    <w:rsid w:val="00ED5116"/>
    <w:rsid w:val="00ED5546"/>
    <w:rsid w:val="00ED5A48"/>
    <w:rsid w:val="00ED5AC3"/>
    <w:rsid w:val="00ED6031"/>
    <w:rsid w:val="00ED65B1"/>
    <w:rsid w:val="00ED696A"/>
    <w:rsid w:val="00ED7846"/>
    <w:rsid w:val="00ED7AC6"/>
    <w:rsid w:val="00EE0188"/>
    <w:rsid w:val="00EE01BD"/>
    <w:rsid w:val="00EE11A2"/>
    <w:rsid w:val="00EE18F6"/>
    <w:rsid w:val="00EE1B26"/>
    <w:rsid w:val="00EE1EC7"/>
    <w:rsid w:val="00EE2122"/>
    <w:rsid w:val="00EE271D"/>
    <w:rsid w:val="00EE2B19"/>
    <w:rsid w:val="00EE3A2E"/>
    <w:rsid w:val="00EE4079"/>
    <w:rsid w:val="00EE41BF"/>
    <w:rsid w:val="00EE4949"/>
    <w:rsid w:val="00EE555E"/>
    <w:rsid w:val="00EE579D"/>
    <w:rsid w:val="00EE5AD2"/>
    <w:rsid w:val="00EE5D6E"/>
    <w:rsid w:val="00EE5E28"/>
    <w:rsid w:val="00EE6479"/>
    <w:rsid w:val="00EE70FD"/>
    <w:rsid w:val="00EE7BCC"/>
    <w:rsid w:val="00EE7D7C"/>
    <w:rsid w:val="00EF00DB"/>
    <w:rsid w:val="00EF0766"/>
    <w:rsid w:val="00EF09CF"/>
    <w:rsid w:val="00EF1BED"/>
    <w:rsid w:val="00EF24B0"/>
    <w:rsid w:val="00EF2D0C"/>
    <w:rsid w:val="00EF35EB"/>
    <w:rsid w:val="00EF38D1"/>
    <w:rsid w:val="00EF43A7"/>
    <w:rsid w:val="00EF5374"/>
    <w:rsid w:val="00EF561C"/>
    <w:rsid w:val="00EF5931"/>
    <w:rsid w:val="00EF5CC0"/>
    <w:rsid w:val="00EF5E10"/>
    <w:rsid w:val="00EF62A3"/>
    <w:rsid w:val="00F00203"/>
    <w:rsid w:val="00F00D3D"/>
    <w:rsid w:val="00F01F31"/>
    <w:rsid w:val="00F025B1"/>
    <w:rsid w:val="00F0263F"/>
    <w:rsid w:val="00F034A2"/>
    <w:rsid w:val="00F04D68"/>
    <w:rsid w:val="00F0518E"/>
    <w:rsid w:val="00F053DB"/>
    <w:rsid w:val="00F058E1"/>
    <w:rsid w:val="00F0655B"/>
    <w:rsid w:val="00F06D45"/>
    <w:rsid w:val="00F06EE6"/>
    <w:rsid w:val="00F07E08"/>
    <w:rsid w:val="00F10E79"/>
    <w:rsid w:val="00F1193F"/>
    <w:rsid w:val="00F11FE0"/>
    <w:rsid w:val="00F13235"/>
    <w:rsid w:val="00F13AD8"/>
    <w:rsid w:val="00F140A3"/>
    <w:rsid w:val="00F14B21"/>
    <w:rsid w:val="00F1560E"/>
    <w:rsid w:val="00F15FB9"/>
    <w:rsid w:val="00F16828"/>
    <w:rsid w:val="00F16AD7"/>
    <w:rsid w:val="00F202AB"/>
    <w:rsid w:val="00F22905"/>
    <w:rsid w:val="00F23209"/>
    <w:rsid w:val="00F24756"/>
    <w:rsid w:val="00F250D7"/>
    <w:rsid w:val="00F252F4"/>
    <w:rsid w:val="00F253BE"/>
    <w:rsid w:val="00F25467"/>
    <w:rsid w:val="00F25D98"/>
    <w:rsid w:val="00F25FBC"/>
    <w:rsid w:val="00F260FD"/>
    <w:rsid w:val="00F268BD"/>
    <w:rsid w:val="00F26AEA"/>
    <w:rsid w:val="00F26C31"/>
    <w:rsid w:val="00F26C73"/>
    <w:rsid w:val="00F300FB"/>
    <w:rsid w:val="00F3054D"/>
    <w:rsid w:val="00F3089E"/>
    <w:rsid w:val="00F30A5F"/>
    <w:rsid w:val="00F32060"/>
    <w:rsid w:val="00F322B3"/>
    <w:rsid w:val="00F3261D"/>
    <w:rsid w:val="00F32F94"/>
    <w:rsid w:val="00F334BF"/>
    <w:rsid w:val="00F35408"/>
    <w:rsid w:val="00F35DCC"/>
    <w:rsid w:val="00F35E17"/>
    <w:rsid w:val="00F35EBF"/>
    <w:rsid w:val="00F36968"/>
    <w:rsid w:val="00F37D0D"/>
    <w:rsid w:val="00F40963"/>
    <w:rsid w:val="00F41FE9"/>
    <w:rsid w:val="00F42CE0"/>
    <w:rsid w:val="00F42EB3"/>
    <w:rsid w:val="00F43A6F"/>
    <w:rsid w:val="00F43CCF"/>
    <w:rsid w:val="00F43E75"/>
    <w:rsid w:val="00F4574D"/>
    <w:rsid w:val="00F460F8"/>
    <w:rsid w:val="00F46B0D"/>
    <w:rsid w:val="00F5120F"/>
    <w:rsid w:val="00F52A54"/>
    <w:rsid w:val="00F53671"/>
    <w:rsid w:val="00F5371A"/>
    <w:rsid w:val="00F53967"/>
    <w:rsid w:val="00F5396E"/>
    <w:rsid w:val="00F5486B"/>
    <w:rsid w:val="00F54DEF"/>
    <w:rsid w:val="00F55A3F"/>
    <w:rsid w:val="00F55A7C"/>
    <w:rsid w:val="00F55E4A"/>
    <w:rsid w:val="00F5652F"/>
    <w:rsid w:val="00F5786E"/>
    <w:rsid w:val="00F6075C"/>
    <w:rsid w:val="00F60C0D"/>
    <w:rsid w:val="00F6170E"/>
    <w:rsid w:val="00F62EDA"/>
    <w:rsid w:val="00F64402"/>
    <w:rsid w:val="00F64B24"/>
    <w:rsid w:val="00F64CEF"/>
    <w:rsid w:val="00F65348"/>
    <w:rsid w:val="00F65EE0"/>
    <w:rsid w:val="00F6622E"/>
    <w:rsid w:val="00F66A27"/>
    <w:rsid w:val="00F66EA6"/>
    <w:rsid w:val="00F67808"/>
    <w:rsid w:val="00F707D5"/>
    <w:rsid w:val="00F71762"/>
    <w:rsid w:val="00F719B0"/>
    <w:rsid w:val="00F72451"/>
    <w:rsid w:val="00F725FA"/>
    <w:rsid w:val="00F73B0C"/>
    <w:rsid w:val="00F73E17"/>
    <w:rsid w:val="00F7458A"/>
    <w:rsid w:val="00F7490D"/>
    <w:rsid w:val="00F751BB"/>
    <w:rsid w:val="00F75392"/>
    <w:rsid w:val="00F7553F"/>
    <w:rsid w:val="00F75815"/>
    <w:rsid w:val="00F75C09"/>
    <w:rsid w:val="00F763FD"/>
    <w:rsid w:val="00F76648"/>
    <w:rsid w:val="00F76A63"/>
    <w:rsid w:val="00F77574"/>
    <w:rsid w:val="00F77BDF"/>
    <w:rsid w:val="00F80046"/>
    <w:rsid w:val="00F801ED"/>
    <w:rsid w:val="00F81784"/>
    <w:rsid w:val="00F81A2F"/>
    <w:rsid w:val="00F81D86"/>
    <w:rsid w:val="00F824B8"/>
    <w:rsid w:val="00F83172"/>
    <w:rsid w:val="00F83B57"/>
    <w:rsid w:val="00F84F96"/>
    <w:rsid w:val="00F855DB"/>
    <w:rsid w:val="00F86017"/>
    <w:rsid w:val="00F869A6"/>
    <w:rsid w:val="00F90B37"/>
    <w:rsid w:val="00F90BE5"/>
    <w:rsid w:val="00F914AF"/>
    <w:rsid w:val="00F932F0"/>
    <w:rsid w:val="00F945FD"/>
    <w:rsid w:val="00F947C8"/>
    <w:rsid w:val="00F9491A"/>
    <w:rsid w:val="00F94DBC"/>
    <w:rsid w:val="00F950BC"/>
    <w:rsid w:val="00F957FC"/>
    <w:rsid w:val="00F959E5"/>
    <w:rsid w:val="00F95CAF"/>
    <w:rsid w:val="00F96400"/>
    <w:rsid w:val="00F97343"/>
    <w:rsid w:val="00F97365"/>
    <w:rsid w:val="00F974AA"/>
    <w:rsid w:val="00F97A44"/>
    <w:rsid w:val="00F97D42"/>
    <w:rsid w:val="00FA031D"/>
    <w:rsid w:val="00FA0DFB"/>
    <w:rsid w:val="00FA0FE9"/>
    <w:rsid w:val="00FA1BF8"/>
    <w:rsid w:val="00FA2B89"/>
    <w:rsid w:val="00FA30DA"/>
    <w:rsid w:val="00FA35DD"/>
    <w:rsid w:val="00FA3938"/>
    <w:rsid w:val="00FA3EBE"/>
    <w:rsid w:val="00FA5118"/>
    <w:rsid w:val="00FA5F71"/>
    <w:rsid w:val="00FA674E"/>
    <w:rsid w:val="00FA7229"/>
    <w:rsid w:val="00FA76CD"/>
    <w:rsid w:val="00FA7CB7"/>
    <w:rsid w:val="00FA7DE5"/>
    <w:rsid w:val="00FA7E21"/>
    <w:rsid w:val="00FB0DA4"/>
    <w:rsid w:val="00FB15A9"/>
    <w:rsid w:val="00FB1A33"/>
    <w:rsid w:val="00FB235A"/>
    <w:rsid w:val="00FB3BCE"/>
    <w:rsid w:val="00FB41FA"/>
    <w:rsid w:val="00FB5144"/>
    <w:rsid w:val="00FB530B"/>
    <w:rsid w:val="00FB5A5F"/>
    <w:rsid w:val="00FB5E47"/>
    <w:rsid w:val="00FB6103"/>
    <w:rsid w:val="00FB6386"/>
    <w:rsid w:val="00FB684E"/>
    <w:rsid w:val="00FB7BAD"/>
    <w:rsid w:val="00FB7C65"/>
    <w:rsid w:val="00FB7E26"/>
    <w:rsid w:val="00FC0326"/>
    <w:rsid w:val="00FC0BF7"/>
    <w:rsid w:val="00FC0CE3"/>
    <w:rsid w:val="00FC0DED"/>
    <w:rsid w:val="00FC1839"/>
    <w:rsid w:val="00FC21F0"/>
    <w:rsid w:val="00FC416A"/>
    <w:rsid w:val="00FC4323"/>
    <w:rsid w:val="00FC4CEC"/>
    <w:rsid w:val="00FC57D8"/>
    <w:rsid w:val="00FC6075"/>
    <w:rsid w:val="00FC6FE9"/>
    <w:rsid w:val="00FC7B6E"/>
    <w:rsid w:val="00FC7EF8"/>
    <w:rsid w:val="00FD0025"/>
    <w:rsid w:val="00FD0596"/>
    <w:rsid w:val="00FD10B0"/>
    <w:rsid w:val="00FD1724"/>
    <w:rsid w:val="00FD1E90"/>
    <w:rsid w:val="00FD2451"/>
    <w:rsid w:val="00FD29F1"/>
    <w:rsid w:val="00FD2A5F"/>
    <w:rsid w:val="00FD2ADD"/>
    <w:rsid w:val="00FD2D23"/>
    <w:rsid w:val="00FD3B64"/>
    <w:rsid w:val="00FD55F3"/>
    <w:rsid w:val="00FD5D8A"/>
    <w:rsid w:val="00FD5E14"/>
    <w:rsid w:val="00FD72ED"/>
    <w:rsid w:val="00FD740F"/>
    <w:rsid w:val="00FD7734"/>
    <w:rsid w:val="00FD7B95"/>
    <w:rsid w:val="00FD7DE4"/>
    <w:rsid w:val="00FE0377"/>
    <w:rsid w:val="00FE1C42"/>
    <w:rsid w:val="00FE20D8"/>
    <w:rsid w:val="00FE2681"/>
    <w:rsid w:val="00FE2C2C"/>
    <w:rsid w:val="00FE3015"/>
    <w:rsid w:val="00FE3382"/>
    <w:rsid w:val="00FE3E3C"/>
    <w:rsid w:val="00FE4DC3"/>
    <w:rsid w:val="00FE5288"/>
    <w:rsid w:val="00FE5AFB"/>
    <w:rsid w:val="00FE70D4"/>
    <w:rsid w:val="00FF0117"/>
    <w:rsid w:val="00FF017F"/>
    <w:rsid w:val="00FF0598"/>
    <w:rsid w:val="00FF0720"/>
    <w:rsid w:val="00FF1F17"/>
    <w:rsid w:val="00FF1F3E"/>
    <w:rsid w:val="00FF263F"/>
    <w:rsid w:val="00FF2E8B"/>
    <w:rsid w:val="00FF3A47"/>
    <w:rsid w:val="00FF4004"/>
    <w:rsid w:val="00FF4C94"/>
    <w:rsid w:val="00FF5437"/>
    <w:rsid w:val="00FF552A"/>
    <w:rsid w:val="00FF572C"/>
    <w:rsid w:val="00FF5C0A"/>
    <w:rsid w:val="00FF6224"/>
    <w:rsid w:val="00FF6644"/>
    <w:rsid w:val="00FF6B79"/>
    <w:rsid w:val="00FF760F"/>
    <w:rsid w:val="00FF77FA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31BC2A"/>
  <w15:docId w15:val="{2672378D-F13F-444C-9ADD-F5C274BC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F5A5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qFormat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ad">
    <w:name w:val="批注文字 字符"/>
    <w:link w:val="ac"/>
    <w:rsid w:val="007006F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F5A5C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basedOn w:val="a0"/>
    <w:link w:val="af7"/>
    <w:uiPriority w:val="99"/>
    <w:qFormat/>
    <w:locked/>
    <w:rsid w:val="009B5BBC"/>
    <w:rPr>
      <w:rFonts w:ascii="Calibri" w:hAnsi="Calibri" w:cs="Calibri"/>
      <w:lang w:eastAsia="zh-CN"/>
    </w:rPr>
  </w:style>
  <w:style w:type="paragraph" w:styleId="af7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列表段落11,Task Body,列"/>
    <w:basedOn w:val="a"/>
    <w:link w:val="af6"/>
    <w:uiPriority w:val="99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rsid w:val="000C28A7"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CC64F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54DB0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64B24"/>
    <w:rPr>
      <w:rFonts w:eastAsia="Times New Roman"/>
    </w:rPr>
  </w:style>
  <w:style w:type="paragraph" w:customStyle="1" w:styleId="Note-Boxed">
    <w:name w:val="Note - Boxed"/>
    <w:basedOn w:val="a"/>
    <w:next w:val="a"/>
    <w:rsid w:val="009F125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8">
    <w:name w:val="caption"/>
    <w:aliases w:val="cap,cap Char,Caption Char,Caption Char1 Char,cap Char Char1,Caption Char Char1 Char,cap Char2"/>
    <w:basedOn w:val="a"/>
    <w:next w:val="a"/>
    <w:link w:val="af9"/>
    <w:qFormat/>
    <w:rsid w:val="00A60D9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"/>
    <w:link w:val="af8"/>
    <w:rsid w:val="00A60D9C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rsid w:val="00A60D9C"/>
    <w:rPr>
      <w:rFonts w:eastAsia="Times New Roman"/>
      <w:lang w:val="en-GB" w:eastAsia="en-GB"/>
    </w:rPr>
  </w:style>
  <w:style w:type="character" w:customStyle="1" w:styleId="apple-converted-space">
    <w:name w:val="apple-converted-space"/>
    <w:qFormat/>
    <w:rsid w:val="0065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D2AE0E-43DC-4868-812A-EC8FA6F42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CC75BF-60AC-4505-862A-A28381ED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2232</TotalTime>
  <Pages>7</Pages>
  <Words>3162</Words>
  <Characters>18024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(Stephen)</cp:lastModifiedBy>
  <cp:revision>2492</cp:revision>
  <cp:lastPrinted>2021-04-01T20:31:00Z</cp:lastPrinted>
  <dcterms:created xsi:type="dcterms:W3CDTF">2020-08-20T00:39:00Z</dcterms:created>
  <dcterms:modified xsi:type="dcterms:W3CDTF">2021-04-02T02:04:00Z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(2)XDjtUkZXFQbnhSQ71AGc/QzAn2l/hl/DkTXsFQG+1oMeZIeUZ1R1Rfp137aVqBTcUdev0ZEp
d+23wIqF75LzvnbeA14Rwktf4MiIgv8f/xOkxH98dyCTyY7spUzbWGBV7ZpjcrCmupPAP+VL
qB6eaErFMfvigDjNVtG7L4b4rMjPfT+LVvfFap6j7DvuvOc9VqV2lSsCl0dVUAyGAUthdjA0
RPZBXGAMvSHsR+aY9c</vt:lpwstr>
  </property>
  <property fmtid="{D5CDD505-2E9C-101B-9397-08002B2CF9AE}" pid="6" name="_2015_ms_pID_7253431">
    <vt:lpwstr>d2PqwZh/3da3B55ugeKXcTHRVoucajtUTwvgWmkltXHZz0iFa4RLiU
jRverhw6ohT9Y9Y+gR34SI7GHOQVa87a1Y+8fLlopEB3oj4aDK5g9A4Ng9lDib03IYGEkOcY
2RrawGw+VNkIrWM7OT0ecqJe6vYRzWUjIuKaQBEe9PBgS4Kkd9BxWbj3xLZDN6pDutU=</vt:lpwstr>
  </property>
</Properties>
</file>